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7E7E7" w:themeColor="accent6" w:themeTint="33"/>
  <w:body>
    <w:p w14:paraId="7034F8A1" w14:textId="77777777" w:rsidR="00112137" w:rsidRPr="005246F6" w:rsidRDefault="00DB1546" w:rsidP="0018521B">
      <w:r w:rsidRPr="005246F6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1" layoutInCell="1" allowOverlap="1" wp14:anchorId="401DE7BA" wp14:editId="29B99C42">
                <wp:simplePos x="0" y="0"/>
                <wp:positionH relativeFrom="margin">
                  <wp:align>center</wp:align>
                </wp:positionH>
                <wp:positionV relativeFrom="margin">
                  <wp:posOffset>0</wp:posOffset>
                </wp:positionV>
                <wp:extent cx="7296912" cy="9573768"/>
                <wp:effectExtent l="0" t="0" r="0" b="8890"/>
                <wp:wrapNone/>
                <wp:docPr id="6" name="Group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6912" cy="9573768"/>
                          <a:chOff x="0" y="0"/>
                          <a:chExt cx="7299325" cy="9805876"/>
                        </a:xfrm>
                      </wpg:grpSpPr>
                      <wps:wsp>
                        <wps:cNvPr id="33" name="Rectangle 3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9525" y="1257300"/>
                            <a:ext cx="7289800" cy="85485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W w:w="5002" w:type="pct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600" w:firstRow="0" w:lastRow="0" w:firstColumn="0" w:lastColumn="0" w:noHBand="1" w:noVBand="1"/>
                              </w:tblPr>
                              <w:tblGrid>
                                <w:gridCol w:w="347"/>
                                <w:gridCol w:w="12"/>
                                <w:gridCol w:w="502"/>
                                <w:gridCol w:w="1046"/>
                                <w:gridCol w:w="949"/>
                                <w:gridCol w:w="280"/>
                                <w:gridCol w:w="835"/>
                                <w:gridCol w:w="280"/>
                                <w:gridCol w:w="559"/>
                                <w:gridCol w:w="33"/>
                                <w:gridCol w:w="143"/>
                                <w:gridCol w:w="104"/>
                                <w:gridCol w:w="97"/>
                                <w:gridCol w:w="89"/>
                                <w:gridCol w:w="99"/>
                                <w:gridCol w:w="503"/>
                                <w:gridCol w:w="1313"/>
                                <w:gridCol w:w="58"/>
                                <w:gridCol w:w="676"/>
                                <w:gridCol w:w="180"/>
                                <w:gridCol w:w="260"/>
                                <w:gridCol w:w="207"/>
                                <w:gridCol w:w="163"/>
                                <w:gridCol w:w="954"/>
                                <w:gridCol w:w="280"/>
                                <w:gridCol w:w="1213"/>
                              </w:tblGrid>
                              <w:tr w:rsidR="00B404D1" w:rsidRPr="007D3EBE" w14:paraId="10BC23A6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50AC580F" w14:textId="77777777" w:rsidR="00B404D1" w:rsidRPr="007D3EBE" w:rsidRDefault="00ED2A8F" w:rsidP="00B404D1">
                                    <w:sdt>
                                      <w:sdtPr>
                                        <w:id w:val="867795650"/>
                                        <w:placeholder>
                                          <w:docPart w:val="B005BE01A789485CAAA5FE16C10D10ED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1.</w:t>
                                        </w:r>
                                      </w:sdtContent>
                                    </w:sdt>
                                  </w:p>
                                </w:tc>
                                <w:sdt>
                                  <w:sdtPr>
                                    <w:id w:val="1636833878"/>
                                    <w:placeholder>
                                      <w:docPart w:val="D420EC95CDDF4BC981664728B83D462F"/>
                                    </w:placeholder>
                                    <w:temporary/>
                                    <w:showingPlcHdr/>
                                    <w15:appearance w15:val="hidden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95" w:type="dxa"/>
                                        <w:gridSpan w:val="2"/>
                                        <w:tcBorders>
                                          <w:right w:val="single" w:sz="4" w:space="0" w:color="D9D9D9" w:themeColor="background1" w:themeShade="D9"/>
                                        </w:tcBorders>
                                      </w:tcPr>
                                      <w:p w14:paraId="7EBB073F" w14:textId="77777777" w:rsidR="00B404D1" w:rsidRPr="007D3EBE" w:rsidRDefault="00B404D1" w:rsidP="00B404D1">
                                        <w:r w:rsidRPr="000462EF">
                                          <w:t>Name: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3073" w:type="dxa"/>
                                    <w:gridSpan w:val="8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6811E6E2" w14:textId="77777777" w:rsidR="00B404D1" w:rsidRPr="007D3EBE" w:rsidRDefault="00B404D1" w:rsidP="00B404D1"/>
                                </w:tc>
                                <w:tc>
                                  <w:tcPr>
                                    <w:tcW w:w="276" w:type="dxa"/>
                                    <w:gridSpan w:val="3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11D354A1" w14:textId="77777777" w:rsidR="00B404D1" w:rsidRPr="007D3EBE" w:rsidRDefault="00B404D1" w:rsidP="00B404D1"/>
                                </w:tc>
                                <w:tc>
                                  <w:tcPr>
                                    <w:tcW w:w="2463" w:type="dxa"/>
                                    <w:gridSpan w:val="4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736266DF" w14:textId="77777777" w:rsidR="00B404D1" w:rsidRPr="007D3EBE" w:rsidRDefault="00B404D1" w:rsidP="00B404D1"/>
                                </w:tc>
                                <w:tc>
                                  <w:tcPr>
                                    <w:tcW w:w="174" w:type="dxa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211176AB" w14:textId="77777777" w:rsidR="00B404D1" w:rsidRPr="007D3EBE" w:rsidRDefault="00B404D1" w:rsidP="00B404D1"/>
                                </w:tc>
                                <w:tc>
                                  <w:tcPr>
                                    <w:tcW w:w="2971" w:type="dxa"/>
                                    <w:gridSpan w:val="6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36024920" w14:textId="77777777" w:rsidR="00B404D1" w:rsidRPr="007D3EBE" w:rsidRDefault="00B404D1" w:rsidP="00B404D1"/>
                                </w:tc>
                              </w:tr>
                              <w:tr w:rsidR="00B404D1" w:rsidRPr="007D3EBE" w14:paraId="3B8F31AA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1CB054AC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495" w:type="dxa"/>
                                    <w:gridSpan w:val="2"/>
                                  </w:tcPr>
                                  <w:p w14:paraId="33AD1B42" w14:textId="77777777" w:rsidR="00B404D1" w:rsidRPr="00F04EA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3073" w:type="dxa"/>
                                    <w:gridSpan w:val="8"/>
                                    <w:tcBorders>
                                      <w:top w:val="single" w:sz="4" w:space="0" w:color="D9D9D9" w:themeColor="background1" w:themeShade="D9"/>
                                    </w:tcBorders>
                                  </w:tcPr>
                                  <w:p w14:paraId="12FB857A" w14:textId="77777777" w:rsidR="00B404D1" w:rsidRPr="00F04EAE" w:rsidRDefault="00ED2A8F" w:rsidP="00B404D1">
                                    <w:pPr>
                                      <w:pStyle w:val="Header"/>
                                    </w:pPr>
                                    <w:sdt>
                                      <w:sdtPr>
                                        <w:id w:val="1739120973"/>
                                        <w:placeholder>
                                          <w:docPart w:val="E383932456014771BDA8DA93231CA7D2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F04EAE">
                                          <w:t>First Name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276" w:type="dxa"/>
                                    <w:gridSpan w:val="3"/>
                                  </w:tcPr>
                                  <w:p w14:paraId="563C4C45" w14:textId="77777777" w:rsidR="00B404D1" w:rsidRPr="007D3EB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463" w:type="dxa"/>
                                    <w:gridSpan w:val="4"/>
                                    <w:tcBorders>
                                      <w:top w:val="single" w:sz="4" w:space="0" w:color="D9D9D9" w:themeColor="background1" w:themeShade="D9"/>
                                    </w:tcBorders>
                                  </w:tcPr>
                                  <w:p w14:paraId="6246E0AF" w14:textId="77777777" w:rsidR="00B404D1" w:rsidRPr="007D3EBE" w:rsidRDefault="00ED2A8F" w:rsidP="00B404D1">
                                    <w:pPr>
                                      <w:pStyle w:val="Header"/>
                                    </w:pPr>
                                    <w:sdt>
                                      <w:sdtPr>
                                        <w:id w:val="-735858506"/>
                                        <w:placeholder>
                                          <w:docPart w:val="514BFC2168C84187A29607CCCB103888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F04EAE">
                                          <w:t>Middle Name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74" w:type="dxa"/>
                                  </w:tcPr>
                                  <w:p w14:paraId="54268FCF" w14:textId="77777777" w:rsidR="00B404D1" w:rsidRPr="007D3EB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971" w:type="dxa"/>
                                    <w:gridSpan w:val="6"/>
                                    <w:tcBorders>
                                      <w:top w:val="single" w:sz="4" w:space="0" w:color="D9D9D9" w:themeColor="background1" w:themeShade="D9"/>
                                    </w:tcBorders>
                                  </w:tcPr>
                                  <w:p w14:paraId="6667EA2A" w14:textId="77777777" w:rsidR="00B404D1" w:rsidRPr="007D3EBE" w:rsidRDefault="00ED2A8F" w:rsidP="00B404D1">
                                    <w:pPr>
                                      <w:pStyle w:val="Header"/>
                                    </w:pPr>
                                    <w:sdt>
                                      <w:sdtPr>
                                        <w:id w:val="1461852077"/>
                                        <w:placeholder>
                                          <w:docPart w:val="BA7163D47430411BBE9928C867ACDBCD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F04EAE">
                                          <w:t>Last Name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0A47633A" w14:textId="77777777" w:rsidTr="00CA1EA5">
                                <w:trPr>
                                  <w:gridAfter w:val="11"/>
                                  <w:wAfter w:w="5608" w:type="dxa"/>
                                </w:trPr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7F710984" w14:textId="77777777" w:rsidR="00B404D1" w:rsidRDefault="00ED2A8F" w:rsidP="00B404D1">
                                    <w:sdt>
                                      <w:sdtPr>
                                        <w:id w:val="-658305263"/>
                                        <w:placeholder>
                                          <w:docPart w:val="1BD5037A6E3C4E778E396BACEF6C3B39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2.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495" w:type="dxa"/>
                                    <w:gridSpan w:val="2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2E870716" w14:textId="77777777" w:rsidR="00B404D1" w:rsidRPr="00F04EAE" w:rsidRDefault="00ED2A8F" w:rsidP="00B404D1">
                                    <w:sdt>
                                      <w:sdtPr>
                                        <w:id w:val="-1228529852"/>
                                        <w:placeholder>
                                          <w:docPart w:val="899B423F0FA54364A62B0394271463CF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Date of Birth: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917" w:type="dxa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0D27B3D5" w14:textId="77777777" w:rsidR="00B404D1" w:rsidRPr="00F04EAE" w:rsidRDefault="00B404D1" w:rsidP="00B404D1"/>
                                </w:tc>
                                <w:tc>
                                  <w:tcPr>
                                    <w:tcW w:w="270" w:type="dxa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472AA7E1" w14:textId="77777777" w:rsidR="00B404D1" w:rsidRPr="00F04EAE" w:rsidRDefault="00B404D1" w:rsidP="00B404D1"/>
                                </w:tc>
                                <w:tc>
                                  <w:tcPr>
                                    <w:tcW w:w="806" w:type="dxa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4A7730BD" w14:textId="77777777" w:rsidR="00B404D1" w:rsidRPr="00F04EAE" w:rsidRDefault="00B404D1" w:rsidP="00B404D1"/>
                                </w:tc>
                                <w:tc>
                                  <w:tcPr>
                                    <w:tcW w:w="270" w:type="dxa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59959FDF" w14:textId="77777777" w:rsidR="00B404D1" w:rsidRPr="00F04EAE" w:rsidRDefault="00B404D1" w:rsidP="00B404D1"/>
                                </w:tc>
                                <w:tc>
                                  <w:tcPr>
                                    <w:tcW w:w="810" w:type="dxa"/>
                                    <w:gridSpan w:val="4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5C23065A" w14:textId="77777777" w:rsidR="00B404D1" w:rsidRPr="00F04EAE" w:rsidRDefault="00B404D1" w:rsidP="00B404D1"/>
                                </w:tc>
                                <w:tc>
                                  <w:tcPr>
                                    <w:tcW w:w="276" w:type="dxa"/>
                                    <w:gridSpan w:val="3"/>
                                    <w:tcBorders>
                                      <w:left w:val="single" w:sz="4" w:space="0" w:color="D9D9D9" w:themeColor="background1" w:themeShade="D9"/>
                                    </w:tcBorders>
                                  </w:tcPr>
                                  <w:p w14:paraId="46B78A74" w14:textId="77777777" w:rsidR="00B404D1" w:rsidRPr="007D3EBE" w:rsidRDefault="00B404D1" w:rsidP="00B404D1"/>
                                </w:tc>
                              </w:tr>
                              <w:tr w:rsidR="00B404D1" w:rsidRPr="007D3EBE" w14:paraId="4FE5D7A9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6FB66ECD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495" w:type="dxa"/>
                                    <w:gridSpan w:val="2"/>
                                  </w:tcPr>
                                  <w:p w14:paraId="44C59A4B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sdt>
                                  <w:sdtPr>
                                    <w:id w:val="882747963"/>
                                    <w:placeholder>
                                      <w:docPart w:val="40D517F3B5F24D52BD31D364F0687639"/>
                                    </w:placeholder>
                                    <w:temporary/>
                                    <w:showingPlcHdr/>
                                    <w15:appearance w15:val="hidden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917" w:type="dxa"/>
                                        <w:tcBorders>
                                          <w:top w:val="single" w:sz="4" w:space="0" w:color="D9D9D9" w:themeColor="background1" w:themeShade="D9"/>
                                        </w:tcBorders>
                                      </w:tcPr>
                                      <w:p w14:paraId="6BBD17C5" w14:textId="77777777" w:rsidR="00B404D1" w:rsidRPr="00F04EAE" w:rsidRDefault="00B404D1" w:rsidP="00B404D1">
                                        <w:pPr>
                                          <w:pStyle w:val="Header"/>
                                        </w:pPr>
                                        <w:r>
                                          <w:t>MM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70" w:type="dxa"/>
                                  </w:tcPr>
                                  <w:p w14:paraId="5045C951" w14:textId="77777777" w:rsidR="00B404D1" w:rsidRPr="00F04EA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sdt>
                                  <w:sdtPr>
                                    <w:id w:val="-1405063146"/>
                                    <w:placeholder>
                                      <w:docPart w:val="40FBE7A9B10E49DB8F0FF7FBA9651881"/>
                                    </w:placeholder>
                                    <w:temporary/>
                                    <w:showingPlcHdr/>
                                    <w15:appearance w15:val="hidden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806" w:type="dxa"/>
                                        <w:tcBorders>
                                          <w:top w:val="single" w:sz="4" w:space="0" w:color="D9D9D9" w:themeColor="background1" w:themeShade="D9"/>
                                        </w:tcBorders>
                                      </w:tcPr>
                                      <w:p w14:paraId="2048FFDF" w14:textId="77777777" w:rsidR="00B404D1" w:rsidRPr="00F04EAE" w:rsidRDefault="00B404D1" w:rsidP="00B404D1">
                                        <w:pPr>
                                          <w:pStyle w:val="Header"/>
                                        </w:pPr>
                                        <w:r>
                                          <w:t>DD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70" w:type="dxa"/>
                                  </w:tcPr>
                                  <w:p w14:paraId="2B8CC084" w14:textId="77777777" w:rsidR="00B404D1" w:rsidRPr="00F04EA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sdt>
                                  <w:sdtPr>
                                    <w:id w:val="-114909520"/>
                                    <w:placeholder>
                                      <w:docPart w:val="EA82A0258FCC407C88B7BA6430558879"/>
                                    </w:placeholder>
                                    <w:temporary/>
                                    <w:showingPlcHdr/>
                                    <w15:appearance w15:val="hidden"/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810" w:type="dxa"/>
                                        <w:gridSpan w:val="4"/>
                                        <w:tcBorders>
                                          <w:top w:val="single" w:sz="4" w:space="0" w:color="D9D9D9" w:themeColor="background1" w:themeShade="D9"/>
                                        </w:tcBorders>
                                      </w:tcPr>
                                      <w:p w14:paraId="51C24BC3" w14:textId="77777777" w:rsidR="00B404D1" w:rsidRPr="00F04EAE" w:rsidRDefault="00B404D1" w:rsidP="00B404D1">
                                        <w:pPr>
                                          <w:pStyle w:val="Header"/>
                                        </w:pPr>
                                        <w:r>
                                          <w:t>YY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76" w:type="dxa"/>
                                    <w:gridSpan w:val="3"/>
                                  </w:tcPr>
                                  <w:p w14:paraId="25E16071" w14:textId="77777777" w:rsidR="00B404D1" w:rsidRPr="007D3EB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486" w:type="dxa"/>
                                  </w:tcPr>
                                  <w:p w14:paraId="523D9868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977" w:type="dxa"/>
                                    <w:gridSpan w:val="3"/>
                                  </w:tcPr>
                                  <w:p w14:paraId="200CA0F4" w14:textId="77777777" w:rsidR="00B404D1" w:rsidRPr="00F04EA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74" w:type="dxa"/>
                                  </w:tcPr>
                                  <w:p w14:paraId="1F877BF2" w14:textId="77777777" w:rsidR="00B404D1" w:rsidRPr="007D3EB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971" w:type="dxa"/>
                                    <w:gridSpan w:val="6"/>
                                  </w:tcPr>
                                  <w:p w14:paraId="2BAABB72" w14:textId="77777777" w:rsidR="00B404D1" w:rsidRPr="00F04EAE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</w:tr>
                              <w:tr w:rsidR="00B404D1" w:rsidRPr="007D3EBE" w14:paraId="14A4C907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3F8F40AB" w14:textId="77777777" w:rsidR="00B404D1" w:rsidRDefault="00ED2A8F" w:rsidP="00B404D1">
                                    <w:sdt>
                                      <w:sdtPr>
                                        <w:id w:val="-765694843"/>
                                        <w:placeholder>
                                          <w:docPart w:val="90FC842E968F48A2A87074FCD39A90E8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3.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0452" w:type="dxa"/>
                                    <w:gridSpan w:val="24"/>
                                  </w:tcPr>
                                  <w:p w14:paraId="75B0A487" w14:textId="77777777" w:rsidR="00B404D1" w:rsidRDefault="00ED2A8F" w:rsidP="00B404D1">
                                    <w:sdt>
                                      <w:sdtPr>
                                        <w:id w:val="216323147"/>
                                        <w:placeholder>
                                          <w:docPart w:val="22B60A8C53FF4BB3ADB842A60B670B4A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Initial Below: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64CC6518" w14:textId="77777777" w:rsidTr="00CA1EA5">
                                <w:tc>
                                  <w:tcPr>
                                    <w:tcW w:w="336" w:type="dxa"/>
                                  </w:tcPr>
                                  <w:p w14:paraId="10C0E04C" w14:textId="77777777" w:rsidR="00B404D1" w:rsidRDefault="00B404D1" w:rsidP="00B404D1"/>
                                </w:tc>
                                <w:tc>
                                  <w:tcPr>
                                    <w:tcW w:w="1507" w:type="dxa"/>
                                    <w:gridSpan w:val="3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5269736A" w14:textId="77777777" w:rsidR="00B404D1" w:rsidRPr="00914F4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305138477"/>
                                        <w:placeholder>
                                          <w:docPart w:val="AF88C9DB944A49D6A12256F4788E5BA8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 DO Agree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3167" w:type="dxa"/>
                                    <w:gridSpan w:val="9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327D7F01" w14:textId="77777777" w:rsidR="00B404D1" w:rsidRDefault="00B404D1" w:rsidP="00B404D1"/>
                                </w:tc>
                                <w:tc>
                                  <w:tcPr>
                                    <w:tcW w:w="5790" w:type="dxa"/>
                                    <w:gridSpan w:val="13"/>
                                    <w:tcBorders>
                                      <w:left w:val="single" w:sz="4" w:space="0" w:color="D9D9D9" w:themeColor="background1" w:themeShade="D9"/>
                                    </w:tcBorders>
                                  </w:tcPr>
                                  <w:p w14:paraId="137E0682" w14:textId="77777777" w:rsidR="00B404D1" w:rsidRDefault="00B404D1" w:rsidP="00B404D1"/>
                                </w:tc>
                              </w:tr>
                              <w:tr w:rsidR="00B404D1" w:rsidRPr="007D3EBE" w14:paraId="25B73D2B" w14:textId="77777777" w:rsidTr="00CA1EA5">
                                <w:tc>
                                  <w:tcPr>
                                    <w:tcW w:w="336" w:type="dxa"/>
                                  </w:tcPr>
                                  <w:p w14:paraId="104F2895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507" w:type="dxa"/>
                                    <w:gridSpan w:val="3"/>
                                  </w:tcPr>
                                  <w:p w14:paraId="47D48DF5" w14:textId="77777777" w:rsidR="00B404D1" w:rsidRPr="00914F41" w:rsidRDefault="00B404D1" w:rsidP="00B404D1">
                                    <w:pPr>
                                      <w:pStyle w:val="Head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167" w:type="dxa"/>
                                    <w:gridSpan w:val="9"/>
                                    <w:tcBorders>
                                      <w:top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</w:tcBorders>
                                  </w:tcPr>
                                  <w:p w14:paraId="4056C1D3" w14:textId="77777777" w:rsidR="00B404D1" w:rsidRDefault="00ED2A8F" w:rsidP="00B404D1">
                                    <w:pPr>
                                      <w:pStyle w:val="Header"/>
                                    </w:pPr>
                                    <w:sdt>
                                      <w:sdtPr>
                                        <w:id w:val="-175275720"/>
                                        <w:placeholder>
                                          <w:docPart w:val="4FEE19F05F4A450D81379A3D72EE9E4A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Initial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5790" w:type="dxa"/>
                                    <w:gridSpan w:val="13"/>
                                  </w:tcPr>
                                  <w:p w14:paraId="5B56A2FA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</w:tr>
                              <w:tr w:rsidR="00B404D1" w:rsidRPr="007D3EBE" w14:paraId="113D95BA" w14:textId="77777777" w:rsidTr="00CA1EA5">
                                <w:tc>
                                  <w:tcPr>
                                    <w:tcW w:w="336" w:type="dxa"/>
                                  </w:tcPr>
                                  <w:p w14:paraId="01B26721" w14:textId="77777777" w:rsidR="00B404D1" w:rsidRDefault="00B404D1" w:rsidP="00B404D1"/>
                                </w:tc>
                                <w:tc>
                                  <w:tcPr>
                                    <w:tcW w:w="1507" w:type="dxa"/>
                                    <w:gridSpan w:val="3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342AFB8F" w14:textId="77777777" w:rsidR="00B404D1" w:rsidRPr="00914F4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-456253529"/>
                                        <w:placeholder>
                                          <w:docPart w:val="EF4C86317FF2459DBD0FD15727757C2C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 DO NOT Agree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3167" w:type="dxa"/>
                                    <w:gridSpan w:val="9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70017AFC" w14:textId="77777777" w:rsidR="00B404D1" w:rsidRDefault="00B404D1" w:rsidP="00B404D1"/>
                                </w:tc>
                                <w:tc>
                                  <w:tcPr>
                                    <w:tcW w:w="5790" w:type="dxa"/>
                                    <w:gridSpan w:val="13"/>
                                    <w:tcBorders>
                                      <w:left w:val="single" w:sz="4" w:space="0" w:color="D9D9D9" w:themeColor="background1" w:themeShade="D9"/>
                                    </w:tcBorders>
                                  </w:tcPr>
                                  <w:p w14:paraId="03D804D2" w14:textId="77777777" w:rsidR="00B404D1" w:rsidRDefault="00B404D1" w:rsidP="00B404D1"/>
                                </w:tc>
                              </w:tr>
                              <w:tr w:rsidR="00B404D1" w:rsidRPr="007D3EBE" w14:paraId="0DE0404C" w14:textId="77777777" w:rsidTr="00CA1EA5">
                                <w:tc>
                                  <w:tcPr>
                                    <w:tcW w:w="336" w:type="dxa"/>
                                  </w:tcPr>
                                  <w:p w14:paraId="02A5C535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507" w:type="dxa"/>
                                    <w:gridSpan w:val="3"/>
                                  </w:tcPr>
                                  <w:p w14:paraId="2C8B446B" w14:textId="77777777" w:rsidR="00B404D1" w:rsidRPr="00914F41" w:rsidRDefault="00B404D1" w:rsidP="00B404D1">
                                    <w:pPr>
                                      <w:pStyle w:val="Head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167" w:type="dxa"/>
                                    <w:gridSpan w:val="9"/>
                                    <w:tcBorders>
                                      <w:top w:val="single" w:sz="4" w:space="0" w:color="D9D9D9" w:themeColor="background1" w:themeShade="D9"/>
                                    </w:tcBorders>
                                  </w:tcPr>
                                  <w:p w14:paraId="75CC7F42" w14:textId="77777777" w:rsidR="00B404D1" w:rsidRPr="00914F41" w:rsidRDefault="00ED2A8F" w:rsidP="00B404D1">
                                    <w:pPr>
                                      <w:pStyle w:val="Header"/>
                                    </w:pPr>
                                    <w:sdt>
                                      <w:sdtPr>
                                        <w:id w:val="2129281714"/>
                                        <w:placeholder>
                                          <w:docPart w:val="FDE27002AFCC420BAB64B4E155D7B030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Initial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5790" w:type="dxa"/>
                                    <w:gridSpan w:val="13"/>
                                  </w:tcPr>
                                  <w:p w14:paraId="413AF545" w14:textId="77777777" w:rsidR="00B404D1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</w:tr>
                              <w:tr w:rsidR="00B404D1" w:rsidRPr="007D3EBE" w14:paraId="3DFF9C23" w14:textId="77777777" w:rsidTr="00CA1EA5">
                                <w:tc>
                                  <w:tcPr>
                                    <w:tcW w:w="10800" w:type="dxa"/>
                                    <w:gridSpan w:val="26"/>
                                  </w:tcPr>
                                  <w:p w14:paraId="6F0F4A1F" w14:textId="77777777" w:rsidR="00B404D1" w:rsidRPr="00914F41" w:rsidRDefault="00ED2A8F" w:rsidP="00B404D1">
                                    <w:pPr>
                                      <w:pStyle w:val="Agreement"/>
                                    </w:pPr>
                                    <w:sdt>
                                      <w:sdtPr>
                                        <w:id w:val="-952712041"/>
                                        <w:placeholder>
                                          <w:docPart w:val="D6CDDC9492304C38A9D2AE0B0B919D84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That the business may communicate with me electronically at the email address and/or phone number listed below.</w:t>
                                        </w:r>
                                      </w:sdtContent>
                                    </w:sdt>
                                  </w:p>
                                  <w:p w14:paraId="389B6F0A" w14:textId="77777777" w:rsidR="00B404D1" w:rsidRPr="00914F41" w:rsidRDefault="00ED2A8F" w:rsidP="00B404D1">
                                    <w:pPr>
                                      <w:pStyle w:val="Agreement"/>
                                      <w:rPr>
                                        <w:sz w:val="18"/>
                                      </w:rPr>
                                    </w:pPr>
                                    <w:sdt>
                                      <w:sdtPr>
                                        <w:id w:val="-1965646402"/>
                                        <w:placeholder>
                                          <w:docPart w:val="85694B7958C247B68738F4FE600452F1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 am aware that there is some level of risk that third parties might be able to read unencrypted emails. I further agree that I am responsible for providing the business any updates to my email address and / or mobile phone number.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4FA8D5C2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1215CBD3" w14:textId="77777777" w:rsidR="00B404D1" w:rsidRDefault="00ED2A8F" w:rsidP="00B404D1">
                                    <w:sdt>
                                      <w:sdtPr>
                                        <w:id w:val="1188022732"/>
                                        <w:placeholder>
                                          <w:docPart w:val="45AC2B8E6A294F54AAD25A11C759CD6F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4.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0452" w:type="dxa"/>
                                    <w:gridSpan w:val="24"/>
                                  </w:tcPr>
                                  <w:p w14:paraId="693920B6" w14:textId="77777777" w:rsidR="00B404D1" w:rsidRDefault="00ED2A8F" w:rsidP="00B404D1">
                                    <w:sdt>
                                      <w:sdtPr>
                                        <w:id w:val="-193932060"/>
                                        <w:placeholder>
                                          <w:docPart w:val="17915A70D1BD4620A40FF9BBE1CC97FD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Most Preferred Method of Communication: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00561822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1B1D660B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sdt>
                                  <w:sdtPr>
                                    <w:id w:val="637155976"/>
                                    <w:temporary/>
                                    <w15:appearance w15:val="hidden"/>
                                    <w14:checkbox>
                                      <w14:checked w14:val="0"/>
                                      <w14:checkedState w14:val="0050" w14:font="Wingdings 2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85" w:type="dxa"/>
                                      </w:tcPr>
                                      <w:p w14:paraId="51E0836B" w14:textId="77777777" w:rsidR="00B404D1" w:rsidRDefault="00B404D1" w:rsidP="00B404D1">
                                        <w:pPr>
                                          <w:pStyle w:val="Quote"/>
                                        </w:pPr>
                                        <w:r w:rsidRPr="006F18C8">
                                          <w:rPr>
                                            <w:rFonts w:ascii="MS Gothic" w:eastAsia="MS Gothic" w:hAnsi="MS Gothic" w:hint="eastAsia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3813" w:type="dxa"/>
                                    <w:gridSpan w:val="6"/>
                                  </w:tcPr>
                                  <w:p w14:paraId="2D1E8E64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580728241"/>
                                        <w:placeholder>
                                          <w:docPart w:val="45778693F78D4B2C98B08262A3066C98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Text Message</w:t>
                                        </w:r>
                                      </w:sdtContent>
                                    </w:sdt>
                                  </w:p>
                                </w:tc>
                                <w:sdt>
                                  <w:sdtPr>
                                    <w:id w:val="857696827"/>
                                    <w:temporary/>
                                    <w15:appearance w15:val="hidden"/>
                                    <w14:checkbox>
                                      <w14:checked w14:val="0"/>
                                      <w14:checkedState w14:val="0050" w14:font="Wingdings 2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50" w:type="dxa"/>
                                        <w:gridSpan w:val="5"/>
                                      </w:tcPr>
                                      <w:p w14:paraId="08496919" w14:textId="77777777" w:rsidR="00B404D1" w:rsidRDefault="00B404D1" w:rsidP="00B404D1">
                                        <w:pPr>
                                          <w:pStyle w:val="Quote"/>
                                        </w:pPr>
                                        <w:r w:rsidRPr="00CA5F96">
                                          <w:rPr>
                                            <w:rFonts w:ascii="MS Gothic" w:eastAsia="MS Gothic" w:hAnsi="MS Gothic" w:hint="eastAsia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704" w:type="dxa"/>
                                    <w:gridSpan w:val="12"/>
                                  </w:tcPr>
                                  <w:p w14:paraId="0351A499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-2133387712"/>
                                        <w:placeholder>
                                          <w:docPart w:val="3723D5090CE244AA887D12EAAA7D3BD1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>Email</w:t>
                                        </w:r>
                                      </w:sdtContent>
                                    </w:sdt>
                                  </w:p>
                                  <w:p w14:paraId="6E24441E" w14:textId="77777777" w:rsidR="00B404D1" w:rsidRPr="00914F4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</w:tr>
                              <w:tr w:rsidR="00B404D1" w:rsidRPr="007D3EBE" w14:paraId="17039D90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01E883AE" w14:textId="77777777" w:rsidR="00B404D1" w:rsidRPr="000462EF" w:rsidRDefault="00ED2A8F" w:rsidP="00B404D1">
                                    <w:sdt>
                                      <w:sdtPr>
                                        <w:id w:val="-538128238"/>
                                        <w:placeholder>
                                          <w:docPart w:val="4880D923D8E745C29BA4EC78E50B137A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0462EF">
                                          <w:t>5.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298" w:type="dxa"/>
                                    <w:gridSpan w:val="7"/>
                                  </w:tcPr>
                                  <w:p w14:paraId="50106DF2" w14:textId="77777777" w:rsidR="00B404D1" w:rsidRPr="00914F41" w:rsidRDefault="00ED2A8F" w:rsidP="00B404D1">
                                    <w:sdt>
                                      <w:sdtPr>
                                        <w:id w:val="159666927"/>
                                        <w:placeholder>
                                          <w:docPart w:val="835E5858149D4A959CFC946783C79221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 would Like to Receive</w:t>
                                        </w:r>
                                        <w:r w:rsidR="00B404D1">
                                          <w:t>: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50" w:type="dxa"/>
                                    <w:gridSpan w:val="5"/>
                                  </w:tcPr>
                                  <w:p w14:paraId="2156CCEC" w14:textId="77777777" w:rsidR="00B404D1" w:rsidRDefault="00B404D1" w:rsidP="00B404D1"/>
                                </w:tc>
                                <w:tc>
                                  <w:tcPr>
                                    <w:tcW w:w="5704" w:type="dxa"/>
                                    <w:gridSpan w:val="12"/>
                                  </w:tcPr>
                                  <w:p w14:paraId="1A00427E" w14:textId="77777777" w:rsidR="00B404D1" w:rsidRDefault="00B404D1" w:rsidP="00B404D1"/>
                                </w:tc>
                              </w:tr>
                              <w:tr w:rsidR="00B404D1" w:rsidRPr="006D582E" w14:paraId="54ED800C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00C0633A" w14:textId="77777777" w:rsidR="00B404D1" w:rsidRPr="006D582E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sdt>
                                  <w:sdtPr>
                                    <w:id w:val="-1024392063"/>
                                    <w:temporary/>
                                    <w15:appearance w15:val="hidden"/>
                                    <w14:checkbox>
                                      <w14:checked w14:val="0"/>
                                      <w14:checkedState w14:val="0050" w14:font="Wingdings 2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85" w:type="dxa"/>
                                      </w:tcPr>
                                      <w:p w14:paraId="6FAB473D" w14:textId="77777777" w:rsidR="00B404D1" w:rsidRPr="006D582E" w:rsidRDefault="00B404D1" w:rsidP="00B404D1">
                                        <w:pPr>
                                          <w:pStyle w:val="Quote"/>
                                        </w:pPr>
                                        <w:r w:rsidRPr="006D582E">
                                          <w:rPr>
                                            <w:rFonts w:ascii="Segoe UI Symbol" w:hAnsi="Segoe UI Symbol" w:cs="Segoe UI Symbol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3813" w:type="dxa"/>
                                    <w:gridSpan w:val="6"/>
                                  </w:tcPr>
                                  <w:p w14:paraId="18D8DE95" w14:textId="77777777" w:rsidR="00B404D1" w:rsidRPr="006D582E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1498993101"/>
                                        <w:placeholder>
                                          <w:docPart w:val="F35FC0EBAEEC40E690340DA60032E344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6D582E">
                                          <w:t>Appointment Reminders</w:t>
                                        </w:r>
                                      </w:sdtContent>
                                    </w:sdt>
                                  </w:p>
                                </w:tc>
                                <w:sdt>
                                  <w:sdtPr>
                                    <w:id w:val="834190401"/>
                                    <w:temporary/>
                                    <w15:appearance w15:val="hidden"/>
                                    <w14:checkbox>
                                      <w14:checked w14:val="0"/>
                                      <w14:checkedState w14:val="0050" w14:font="Wingdings 2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50" w:type="dxa"/>
                                        <w:gridSpan w:val="5"/>
                                      </w:tcPr>
                                      <w:p w14:paraId="52DFBD0A" w14:textId="77777777" w:rsidR="00B404D1" w:rsidRPr="006D582E" w:rsidRDefault="00B404D1" w:rsidP="00B404D1">
                                        <w:pPr>
                                          <w:pStyle w:val="Quote"/>
                                        </w:pPr>
                                        <w:r w:rsidRPr="006D582E">
                                          <w:rPr>
                                            <w:rFonts w:ascii="Segoe UI Symbol" w:hAnsi="Segoe UI Symbol" w:cs="Segoe UI Symbol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5704" w:type="dxa"/>
                                    <w:gridSpan w:val="12"/>
                                  </w:tcPr>
                                  <w:p w14:paraId="6C640A56" w14:textId="77777777" w:rsidR="00B404D1" w:rsidRPr="006D582E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-1565323928"/>
                                        <w:placeholder>
                                          <w:docPart w:val="F467AFD6789346A5938C712208F454CD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6D582E">
                                          <w:t>Information Regarding Billing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77466B72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36564179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sdt>
                                  <w:sdtPr>
                                    <w:id w:val="1038090348"/>
                                    <w:temporary/>
                                    <w15:appearance w15:val="hidden"/>
                                    <w14:checkbox>
                                      <w14:checked w14:val="0"/>
                                      <w14:checkedState w14:val="0050" w14:font="Wingdings 2"/>
                                      <w14:uncheckedState w14:val="2610" w14:font="MS Gothic"/>
                                    </w14:checkbox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85" w:type="dxa"/>
                                      </w:tcPr>
                                      <w:p w14:paraId="261A9520" w14:textId="77777777" w:rsidR="00B404D1" w:rsidRDefault="00B404D1" w:rsidP="00B404D1">
                                        <w:pPr>
                                          <w:pStyle w:val="Quote"/>
                                        </w:pPr>
                                        <w:r w:rsidRPr="006F18C8">
                                          <w:rPr>
                                            <w:rFonts w:ascii="MS Gothic" w:eastAsia="MS Gothic" w:hAnsi="MS Gothic" w:hint="eastAsia"/>
                                          </w:rPr>
                                          <w:t>☐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3813" w:type="dxa"/>
                                    <w:gridSpan w:val="6"/>
                                  </w:tcPr>
                                  <w:p w14:paraId="64D7C21E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-765302667"/>
                                        <w:placeholder>
                                          <w:docPart w:val="FF1B16EF16884F70AA75F5E60DE26632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 xml:space="preserve">Requests for </w:t>
                                        </w:r>
                                        <w:r w:rsidR="00B404D1">
                                          <w:t>Customer</w:t>
                                        </w:r>
                                        <w:r w:rsidR="00B404D1" w:rsidRPr="00914F41">
                                          <w:t xml:space="preserve"> Satisfaction reviews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50" w:type="dxa"/>
                                    <w:gridSpan w:val="5"/>
                                  </w:tcPr>
                                  <w:p w14:paraId="443EDC67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  <w:p w14:paraId="3A9A3DA6" w14:textId="77777777" w:rsidR="00B404D1" w:rsidRPr="00914F4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tc>
                                  <w:tcPr>
                                    <w:tcW w:w="5704" w:type="dxa"/>
                                    <w:gridSpan w:val="12"/>
                                  </w:tcPr>
                                  <w:p w14:paraId="4A3BE82A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</w:tr>
                              <w:tr w:rsidR="00B404D1" w:rsidRPr="007D3EBE" w14:paraId="48E19148" w14:textId="77777777" w:rsidTr="00CA1EA5"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6394EC99" w14:textId="77777777" w:rsidR="00B404D1" w:rsidRPr="000462EF" w:rsidRDefault="00ED2A8F" w:rsidP="00B404D1">
                                    <w:sdt>
                                      <w:sdtPr>
                                        <w:id w:val="-719285466"/>
                                        <w:placeholder>
                                          <w:docPart w:val="57D3140246EC4FBABAC2002B848B12E0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0462EF">
                                          <w:t>6.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298" w:type="dxa"/>
                                    <w:gridSpan w:val="7"/>
                                  </w:tcPr>
                                  <w:p w14:paraId="634590E8" w14:textId="77777777" w:rsidR="00B404D1" w:rsidRPr="00914F41" w:rsidRDefault="00ED2A8F" w:rsidP="00B404D1">
                                    <w:sdt>
                                      <w:sdtPr>
                                        <w:id w:val="-1620438437"/>
                                        <w:placeholder>
                                          <w:docPart w:val="EEEE5B158DF64F6C8D17117D329F6090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Contact Information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50" w:type="dxa"/>
                                    <w:gridSpan w:val="5"/>
                                  </w:tcPr>
                                  <w:p w14:paraId="7ED500A0" w14:textId="77777777" w:rsidR="00B404D1" w:rsidRDefault="00B404D1" w:rsidP="00B404D1"/>
                                </w:tc>
                                <w:tc>
                                  <w:tcPr>
                                    <w:tcW w:w="5704" w:type="dxa"/>
                                    <w:gridSpan w:val="12"/>
                                  </w:tcPr>
                                  <w:p w14:paraId="4C85ECFD" w14:textId="77777777" w:rsidR="00B404D1" w:rsidRDefault="00B404D1" w:rsidP="00B404D1"/>
                                </w:tc>
                              </w:tr>
                              <w:tr w:rsidR="00B404D1" w:rsidRPr="007D3EBE" w14:paraId="7C3C9CAB" w14:textId="77777777" w:rsidTr="00CA1EA5">
                                <w:trPr>
                                  <w:trHeight w:val="281"/>
                                </w:trPr>
                                <w:tc>
                                  <w:tcPr>
                                    <w:tcW w:w="348" w:type="dxa"/>
                                    <w:gridSpan w:val="2"/>
                                  </w:tcPr>
                                  <w:p w14:paraId="108F5C2A" w14:textId="77777777" w:rsidR="00B404D1" w:rsidRPr="00914F4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tc>
                                  <w:tcPr>
                                    <w:tcW w:w="4298" w:type="dxa"/>
                                    <w:gridSpan w:val="7"/>
                                  </w:tcPr>
                                  <w:tbl>
                                    <w:tblPr>
                                      <w:tblW w:w="5000" w:type="pct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600" w:firstRow="0" w:lastRow="0" w:firstColumn="0" w:lastColumn="0" w:noHBand="1" w:noVBand="1"/>
                                    </w:tblPr>
                                    <w:tblGrid>
                                      <w:gridCol w:w="1618"/>
                                      <w:gridCol w:w="2828"/>
                                    </w:tblGrid>
                                    <w:tr w:rsidR="00B404D1" w14:paraId="41D8B6CB" w14:textId="77777777" w:rsidTr="00CA1EA5">
                                      <w:tc>
                                        <w:tcPr>
                                          <w:tcW w:w="1701" w:type="dxa"/>
                                          <w:tcBorders>
                                            <w:right w:val="single" w:sz="4" w:space="0" w:color="D9D9D9" w:themeColor="background1" w:themeShade="D9"/>
                                          </w:tcBorders>
                                        </w:tcPr>
                                        <w:p w14:paraId="66CF6509" w14:textId="77777777" w:rsidR="00B404D1" w:rsidRPr="00914F41" w:rsidRDefault="00ED2A8F" w:rsidP="00B404D1">
                                          <w:pPr>
                                            <w:pStyle w:val="Quote"/>
                                            <w:rPr>
                                              <w:szCs w:val="18"/>
                                            </w:rPr>
                                          </w:pPr>
                                          <w:sdt>
                                            <w:sdtPr>
                                              <w:id w:val="421534398"/>
                                              <w:placeholder>
                                                <w:docPart w:val="2A05D5923A194E5B9496373C65EEB13D"/>
                                              </w:placeholder>
                                              <w:temporary/>
                                              <w:showingPlcHdr/>
                                              <w15:appearance w15:val="hidden"/>
                                            </w:sdtPr>
                                            <w:sdtEndPr/>
                                            <w:sdtContent>
                                              <w:r w:rsidR="00B404D1">
                                                <w:rPr>
                                                  <w:szCs w:val="18"/>
                                                </w:rPr>
                                                <w:t>My Email</w:t>
                                              </w:r>
                                            </w:sdtContent>
                                          </w:sdt>
                                        </w:p>
                                      </w:tc>
                                      <w:tc>
                                        <w:tcPr>
                                          <w:tcW w:w="2973" w:type="dxa"/>
                                          <w:tcBorders>
                                            <w:top w:val="single" w:sz="4" w:space="0" w:color="D9D9D9" w:themeColor="background1" w:themeShade="D9"/>
                                            <w:left w:val="single" w:sz="4" w:space="0" w:color="D9D9D9" w:themeColor="background1" w:themeShade="D9"/>
                                            <w:bottom w:val="single" w:sz="4" w:space="0" w:color="D9D9D9" w:themeColor="background1" w:themeShade="D9"/>
                                            <w:right w:val="single" w:sz="4" w:space="0" w:color="D9D9D9" w:themeColor="background1" w:themeShade="D9"/>
                                          </w:tcBorders>
                                          <w:shd w:val="clear" w:color="auto" w:fill="FFFFFF" w:themeFill="background1"/>
                                        </w:tcPr>
                                        <w:p w14:paraId="3D6409CC" w14:textId="77777777" w:rsidR="00B404D1" w:rsidRDefault="00B404D1" w:rsidP="00B404D1">
                                          <w:pPr>
                                            <w:pStyle w:val="Quote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31E961DD" w14:textId="77777777" w:rsidR="00B404D1" w:rsidRPr="00914F4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tc>
                                  <w:tcPr>
                                    <w:tcW w:w="450" w:type="dxa"/>
                                    <w:gridSpan w:val="5"/>
                                  </w:tcPr>
                                  <w:p w14:paraId="615C2623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  <w:tc>
                                  <w:tcPr>
                                    <w:tcW w:w="1850" w:type="dxa"/>
                                    <w:gridSpan w:val="3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272FF82A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1926378767"/>
                                        <w:placeholder>
                                          <w:docPart w:val="6D8F9B41B82B474D9F8C641EE4FE1702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rPr>
                                            <w:szCs w:val="18"/>
                                          </w:rPr>
                                          <w:t>My Phone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3854" w:type="dxa"/>
                                    <w:gridSpan w:val="9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765028DD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</w:tr>
                              <w:tr w:rsidR="00B404D1" w:rsidRPr="007D3EBE" w14:paraId="48B3F630" w14:textId="77777777" w:rsidTr="00CA1EA5">
                                <w:trPr>
                                  <w:trHeight w:val="2016"/>
                                </w:trPr>
                                <w:tc>
                                  <w:tcPr>
                                    <w:tcW w:w="10800" w:type="dxa"/>
                                    <w:gridSpan w:val="26"/>
                                    <w:vAlign w:val="center"/>
                                  </w:tcPr>
                                  <w:p w14:paraId="3C534C06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671765289"/>
                                        <w:placeholder>
                                          <w:docPart w:val="FA73F34751174655A828BDFB0732DF31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rPr>
                                            <w:rStyle w:val="Strong"/>
                                            <w:b w:val="0"/>
                                          </w:rPr>
                                          <w:t>I can withdraw my consent to electronic communications</w:t>
                                        </w:r>
                                        <w:r w:rsidR="00B404D1">
                                          <w:rPr>
                                            <w:rStyle w:val="Strong"/>
                                            <w:b w:val="0"/>
                                          </w:rPr>
                                          <w:t xml:space="preserve"> </w:t>
                                        </w:r>
                                        <w:r w:rsidR="00B404D1" w:rsidRPr="00914F41">
                                          <w:rPr>
                                            <w:rStyle w:val="Strong"/>
                                            <w:b w:val="0"/>
                                          </w:rPr>
                                          <w:t>by calling</w:t>
                                        </w:r>
                                        <w:r w:rsidR="00B404D1">
                                          <w:rPr>
                                            <w:rStyle w:val="Strong"/>
                                            <w:b w:val="0"/>
                                          </w:rPr>
                                          <w:t xml:space="preserve"> / emailing</w:t>
                                        </w:r>
                                        <w:r w:rsidR="00B404D1" w:rsidRPr="00914F41">
                                          <w:rPr>
                                            <w:rStyle w:val="Strong"/>
                                            <w:b w:val="0"/>
                                          </w:rPr>
                                          <w:t>:</w:t>
                                        </w:r>
                                      </w:sdtContent>
                                    </w:sdt>
                                  </w:p>
                                  <w:p w14:paraId="62985E6A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1607696841"/>
                                        <w:placeholder>
                                          <w:docPart w:val="82EF74ECBDF64F99AEA30447DE5A95C4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t>INSERT OFFICE NAME</w:t>
                                        </w:r>
                                      </w:sdtContent>
                                    </w:sdt>
                                  </w:p>
                                  <w:p w14:paraId="0A6AF95A" w14:textId="77777777" w:rsidR="00B404D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-2031397789"/>
                                        <w:placeholder>
                                          <w:docPart w:val="E2555794FDE04285B7B25217646F6ACE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 xml:space="preserve">INSERT </w:t>
                                        </w:r>
                                        <w:r w:rsidR="00B404D1" w:rsidRPr="00914F41">
                                          <w:t>PHONE NUMBE</w:t>
                                        </w:r>
                                        <w:r w:rsidR="00B404D1">
                                          <w:t>R</w:t>
                                        </w:r>
                                      </w:sdtContent>
                                    </w:sdt>
                                  </w:p>
                                  <w:p w14:paraId="44ECBA4D" w14:textId="77777777" w:rsidR="00B404D1" w:rsidRPr="00914F41" w:rsidRDefault="00ED2A8F" w:rsidP="00B404D1">
                                    <w:pPr>
                                      <w:pStyle w:val="Quote"/>
                                    </w:pPr>
                                    <w:sdt>
                                      <w:sdtPr>
                                        <w:id w:val="2070989510"/>
                                        <w:placeholder>
                                          <w:docPart w:val="EB4A320626FB4770BF07E7C12BE20CD4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 xml:space="preserve">INSERT </w:t>
                                        </w:r>
                                        <w:r w:rsidR="00B404D1" w:rsidRPr="00914F41">
                                          <w:t>OFFICE EMAIL ADDRESS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B404D1" w:rsidRPr="007D3EBE" w14:paraId="5996CA54" w14:textId="77777777" w:rsidTr="00CA1EA5">
                                <w:tc>
                                  <w:tcPr>
                                    <w:tcW w:w="1843" w:type="dxa"/>
                                    <w:gridSpan w:val="4"/>
                                  </w:tcPr>
                                  <w:p w14:paraId="3AF85D97" w14:textId="77777777" w:rsidR="00B404D1" w:rsidRPr="00883427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835" w:type="dxa"/>
                                    <w:gridSpan w:val="6"/>
                                    <w:tcBorders>
                                      <w:bottom w:val="single" w:sz="4" w:space="0" w:color="D9D9D9" w:themeColor="background1" w:themeShade="D9"/>
                                    </w:tcBorders>
                                  </w:tcPr>
                                  <w:p w14:paraId="652B2EA3" w14:textId="77777777" w:rsidR="00B404D1" w:rsidRPr="00883427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38" w:type="dxa"/>
                                  </w:tcPr>
                                  <w:p w14:paraId="44A919AD" w14:textId="77777777" w:rsidR="00B404D1" w:rsidRPr="00883427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3621" w:type="dxa"/>
                                    <w:gridSpan w:val="12"/>
                                  </w:tcPr>
                                  <w:p w14:paraId="264AE25B" w14:textId="77777777" w:rsidR="00B404D1" w:rsidRPr="00883427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363" w:type="dxa"/>
                                    <w:gridSpan w:val="3"/>
                                  </w:tcPr>
                                  <w:p w14:paraId="21DA951A" w14:textId="77777777" w:rsidR="00B404D1" w:rsidRPr="00883427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</w:tr>
                              <w:tr w:rsidR="00B404D1" w:rsidRPr="007D3EBE" w14:paraId="5FCA3ACA" w14:textId="77777777" w:rsidTr="00CA1EA5">
                                <w:tc>
                                  <w:tcPr>
                                    <w:tcW w:w="1843" w:type="dxa"/>
                                    <w:gridSpan w:val="4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08DCE816" w14:textId="77777777" w:rsidR="00B404D1" w:rsidRPr="00914F41" w:rsidRDefault="00ED2A8F" w:rsidP="00B404D1">
                                    <w:sdt>
                                      <w:sdtPr>
                                        <w:id w:val="2061593645"/>
                                        <w:placeholder>
                                          <w:docPart w:val="89A666D27F084F3EB597E8DCBF22FEB5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t xml:space="preserve">7. </w:t>
                                        </w:r>
                                        <w:r w:rsidR="00B404D1" w:rsidRPr="00914F41">
                                          <w:t>Signature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2835" w:type="dxa"/>
                                    <w:gridSpan w:val="6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1DC0593A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138" w:type="dxa"/>
                                    <w:tcBorders>
                                      <w:left w:val="single" w:sz="4" w:space="0" w:color="D9D9D9" w:themeColor="background1" w:themeShade="D9"/>
                                    </w:tcBorders>
                                  </w:tcPr>
                                  <w:p w14:paraId="772BD99D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2186" w:type="dxa"/>
                                    <w:gridSpan w:val="7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auto"/>
                                  </w:tcPr>
                                  <w:p w14:paraId="68484A2D" w14:textId="77777777" w:rsidR="00B404D1" w:rsidRPr="00883427" w:rsidRDefault="00ED2A8F" w:rsidP="00B404D1">
                                    <w:sdt>
                                      <w:sdtPr>
                                        <w:id w:val="1094986870"/>
                                        <w:placeholder>
                                          <w:docPart w:val="A1485BC0275548B4A3814241BC365472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 w:rsidRPr="00914F41">
                                          <w:rPr>
                                            <w:sz w:val="18"/>
                                            <w:szCs w:val="18"/>
                                          </w:rPr>
                                          <w:t>Date of Signature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078" w:type="dxa"/>
                                    <w:gridSpan w:val="3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3852A126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200" w:type="dxa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auto"/>
                                  </w:tcPr>
                                  <w:p w14:paraId="54FD11DC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1078" w:type="dxa"/>
                                    <w:gridSpan w:val="2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0BA303B6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270" w:type="dxa"/>
                                    <w:tcBorders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auto"/>
                                  </w:tcPr>
                                  <w:p w14:paraId="07D207FB" w14:textId="77777777" w:rsidR="00B404D1" w:rsidRPr="00883427" w:rsidRDefault="00B404D1" w:rsidP="00B404D1"/>
                                </w:tc>
                                <w:tc>
                                  <w:tcPr>
                                    <w:tcW w:w="1172" w:type="dxa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1F88D7C4" w14:textId="77777777" w:rsidR="00B404D1" w:rsidRPr="00883427" w:rsidRDefault="00B404D1" w:rsidP="00B404D1"/>
                                </w:tc>
                              </w:tr>
                              <w:tr w:rsidR="00B404D1" w:rsidRPr="00483F63" w14:paraId="5D560947" w14:textId="77777777" w:rsidTr="00CA1EA5">
                                <w:trPr>
                                  <w:trHeight w:val="70"/>
                                </w:trPr>
                                <w:tc>
                                  <w:tcPr>
                                    <w:tcW w:w="1843" w:type="dxa"/>
                                    <w:gridSpan w:val="4"/>
                                  </w:tcPr>
                                  <w:p w14:paraId="6C3E4740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835" w:type="dxa"/>
                                    <w:gridSpan w:val="6"/>
                                  </w:tcPr>
                                  <w:p w14:paraId="2C40435C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38" w:type="dxa"/>
                                  </w:tcPr>
                                  <w:p w14:paraId="3864E37C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2186" w:type="dxa"/>
                                    <w:gridSpan w:val="7"/>
                                  </w:tcPr>
                                  <w:p w14:paraId="1177D554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078" w:type="dxa"/>
                                    <w:gridSpan w:val="3"/>
                                  </w:tcPr>
                                  <w:sdt>
                                    <w:sdtPr>
                                      <w:id w:val="-955718909"/>
                                      <w:placeholder>
                                        <w:docPart w:val="C00E4F95239A4F37879BBFE7305E2FC9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p w14:paraId="3D3FC3B8" w14:textId="77777777" w:rsidR="00B404D1" w:rsidRPr="00483F63" w:rsidRDefault="00B404D1" w:rsidP="00B404D1">
                                        <w:pPr>
                                          <w:pStyle w:val="Header"/>
                                        </w:pPr>
                                        <w:r w:rsidRPr="00483F63">
                                          <w:t>MM</w:t>
                                        </w:r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00" w:type="dxa"/>
                                  </w:tcPr>
                                  <w:p w14:paraId="52443944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078" w:type="dxa"/>
                                    <w:gridSpan w:val="2"/>
                                  </w:tcPr>
                                  <w:sdt>
                                    <w:sdtPr>
                                      <w:id w:val="-341548225"/>
                                      <w:placeholder>
                                        <w:docPart w:val="FE7C66176FDF4224954C0C96FBF12217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p w14:paraId="1E55D43A" w14:textId="77777777" w:rsidR="00B404D1" w:rsidRPr="00483F63" w:rsidRDefault="00B404D1" w:rsidP="00B404D1">
                                        <w:pPr>
                                          <w:pStyle w:val="Header"/>
                                        </w:pPr>
                                        <w:r w:rsidRPr="00483F63">
                                          <w:t>DD</w:t>
                                        </w:r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70" w:type="dxa"/>
                                  </w:tcPr>
                                  <w:p w14:paraId="5DBB6579" w14:textId="77777777" w:rsidR="00B404D1" w:rsidRPr="00483F63" w:rsidRDefault="00B404D1" w:rsidP="00B404D1">
                                    <w:pPr>
                                      <w:pStyle w:val="Header"/>
                                    </w:pPr>
                                  </w:p>
                                </w:tc>
                                <w:tc>
                                  <w:tcPr>
                                    <w:tcW w:w="1172" w:type="dxa"/>
                                  </w:tcPr>
                                  <w:sdt>
                                    <w:sdtPr>
                                      <w:id w:val="-3981827"/>
                                      <w:placeholder>
                                        <w:docPart w:val="9B7784C8C337498396D30878E2E65545"/>
                                      </w:placeholder>
                                      <w:temporary/>
                                      <w:showingPlcHdr/>
                                      <w15:appearance w15:val="hidden"/>
                                    </w:sdtPr>
                                    <w:sdtEndPr/>
                                    <w:sdtContent>
                                      <w:p w14:paraId="7930B9D5" w14:textId="77777777" w:rsidR="00B404D1" w:rsidRPr="00483F63" w:rsidRDefault="00B404D1" w:rsidP="00B404D1">
                                        <w:pPr>
                                          <w:pStyle w:val="Header"/>
                                        </w:pPr>
                                        <w:r w:rsidRPr="00483F63">
                                          <w:t>YY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tbl>
                            <w:p w14:paraId="48AECE05" w14:textId="77777777" w:rsidR="00B404D1" w:rsidRPr="007D3EBE" w:rsidRDefault="00B404D1" w:rsidP="00B404D1"/>
                            <w:p w14:paraId="2B3EF7EA" w14:textId="77777777" w:rsidR="00B404D1" w:rsidRDefault="00B404D1" w:rsidP="00B404D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Rectangle 3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6924675" y="57150"/>
                            <a:ext cx="324484" cy="32455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51" name="Picture 5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9165" cy="1258570"/>
                          </a:xfrm>
                          <a:prstGeom prst="snip1Rect">
                            <a:avLst>
                              <a:gd name="adj" fmla="val 31795"/>
                            </a:avLst>
                          </a:prstGeom>
                        </pic:spPr>
                      </pic:pic>
                      <wps:wsp>
                        <wps:cNvPr id="36" name="Oval 36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209550" y="333375"/>
                            <a:ext cx="644418" cy="64441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alpha val="24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" name="Graphic 8" descr="Icon Email"/>
                        <wps:cNvSpPr>
                          <a:spLocks noChangeAspect="1"/>
                        </wps:cNvSpPr>
                        <wps:spPr>
                          <a:xfrm>
                            <a:off x="352425" y="457200"/>
                            <a:ext cx="356170" cy="360000"/>
                          </a:xfrm>
                          <a:custGeom>
                            <a:avLst/>
                            <a:gdLst>
                              <a:gd name="connsiteX0" fmla="*/ 91154 w 885825"/>
                              <a:gd name="connsiteY0" fmla="*/ 897636 h 895350"/>
                              <a:gd name="connsiteX1" fmla="*/ 799433 w 885825"/>
                              <a:gd name="connsiteY1" fmla="*/ 897636 h 895350"/>
                              <a:gd name="connsiteX2" fmla="*/ 883444 w 885825"/>
                              <a:gd name="connsiteY2" fmla="*/ 813530 h 895350"/>
                              <a:gd name="connsiteX3" fmla="*/ 883444 w 885825"/>
                              <a:gd name="connsiteY3" fmla="*/ 363760 h 895350"/>
                              <a:gd name="connsiteX4" fmla="*/ 874967 w 885825"/>
                              <a:gd name="connsiteY4" fmla="*/ 345567 h 895350"/>
                              <a:gd name="connsiteX5" fmla="*/ 757714 w 885825"/>
                              <a:gd name="connsiteY5" fmla="*/ 246507 h 895350"/>
                              <a:gd name="connsiteX6" fmla="*/ 757714 w 885825"/>
                              <a:gd name="connsiteY6" fmla="*/ 73819 h 895350"/>
                              <a:gd name="connsiteX7" fmla="*/ 691039 w 885825"/>
                              <a:gd name="connsiteY7" fmla="*/ 7144 h 895350"/>
                              <a:gd name="connsiteX8" fmla="*/ 204216 w 885825"/>
                              <a:gd name="connsiteY8" fmla="*/ 7144 h 895350"/>
                              <a:gd name="connsiteX9" fmla="*/ 137541 w 885825"/>
                              <a:gd name="connsiteY9" fmla="*/ 73819 h 895350"/>
                              <a:gd name="connsiteX10" fmla="*/ 137541 w 885825"/>
                              <a:gd name="connsiteY10" fmla="*/ 242888 h 895350"/>
                              <a:gd name="connsiteX11" fmla="*/ 15621 w 885825"/>
                              <a:gd name="connsiteY11" fmla="*/ 345567 h 895350"/>
                              <a:gd name="connsiteX12" fmla="*/ 7144 w 885825"/>
                              <a:gd name="connsiteY12" fmla="*/ 363760 h 895350"/>
                              <a:gd name="connsiteX13" fmla="*/ 7144 w 885825"/>
                              <a:gd name="connsiteY13" fmla="*/ 813530 h 895350"/>
                              <a:gd name="connsiteX14" fmla="*/ 91154 w 885825"/>
                              <a:gd name="connsiteY14" fmla="*/ 897636 h 895350"/>
                              <a:gd name="connsiteX15" fmla="*/ 799338 w 885825"/>
                              <a:gd name="connsiteY15" fmla="*/ 850011 h 895350"/>
                              <a:gd name="connsiteX16" fmla="*/ 91154 w 885825"/>
                              <a:gd name="connsiteY16" fmla="*/ 850011 h 895350"/>
                              <a:gd name="connsiteX17" fmla="*/ 54769 w 885825"/>
                              <a:gd name="connsiteY17" fmla="*/ 813530 h 895350"/>
                              <a:gd name="connsiteX18" fmla="*/ 54769 w 885825"/>
                              <a:gd name="connsiteY18" fmla="*/ 409194 h 895350"/>
                              <a:gd name="connsiteX19" fmla="*/ 326231 w 885825"/>
                              <a:gd name="connsiteY19" fmla="*/ 601218 h 895350"/>
                              <a:gd name="connsiteX20" fmla="*/ 133541 w 885825"/>
                              <a:gd name="connsiteY20" fmla="*/ 748665 h 895350"/>
                              <a:gd name="connsiteX21" fmla="*/ 128778 w 885825"/>
                              <a:gd name="connsiteY21" fmla="*/ 782003 h 895350"/>
                              <a:gd name="connsiteX22" fmla="*/ 162116 w 885825"/>
                              <a:gd name="connsiteY22" fmla="*/ 786765 h 895350"/>
                              <a:gd name="connsiteX23" fmla="*/ 366998 w 885825"/>
                              <a:gd name="connsiteY23" fmla="*/ 629984 h 895350"/>
                              <a:gd name="connsiteX24" fmla="*/ 433673 w 885825"/>
                              <a:gd name="connsiteY24" fmla="*/ 677609 h 895350"/>
                              <a:gd name="connsiteX25" fmla="*/ 461200 w 885825"/>
                              <a:gd name="connsiteY25" fmla="*/ 677609 h 895350"/>
                              <a:gd name="connsiteX26" fmla="*/ 527876 w 885825"/>
                              <a:gd name="connsiteY26" fmla="*/ 629984 h 895350"/>
                              <a:gd name="connsiteX27" fmla="*/ 732854 w 885825"/>
                              <a:gd name="connsiteY27" fmla="*/ 786479 h 895350"/>
                              <a:gd name="connsiteX28" fmla="*/ 766191 w 885825"/>
                              <a:gd name="connsiteY28" fmla="*/ 781717 h 895350"/>
                              <a:gd name="connsiteX29" fmla="*/ 761429 w 885825"/>
                              <a:gd name="connsiteY29" fmla="*/ 748379 h 895350"/>
                              <a:gd name="connsiteX30" fmla="*/ 569119 w 885825"/>
                              <a:gd name="connsiteY30" fmla="*/ 601218 h 895350"/>
                              <a:gd name="connsiteX31" fmla="*/ 835819 w 885825"/>
                              <a:gd name="connsiteY31" fmla="*/ 412623 h 895350"/>
                              <a:gd name="connsiteX32" fmla="*/ 835819 w 885825"/>
                              <a:gd name="connsiteY32" fmla="*/ 813626 h 895350"/>
                              <a:gd name="connsiteX33" fmla="*/ 799433 w 885825"/>
                              <a:gd name="connsiteY33" fmla="*/ 850011 h 895350"/>
                              <a:gd name="connsiteX34" fmla="*/ 822484 w 885825"/>
                              <a:gd name="connsiteY34" fmla="*/ 363665 h 895350"/>
                              <a:gd name="connsiteX35" fmla="*/ 757714 w 885825"/>
                              <a:gd name="connsiteY35" fmla="*/ 409480 h 895350"/>
                              <a:gd name="connsiteX36" fmla="*/ 757714 w 885825"/>
                              <a:gd name="connsiteY36" fmla="*/ 308800 h 895350"/>
                              <a:gd name="connsiteX37" fmla="*/ 204216 w 885825"/>
                              <a:gd name="connsiteY37" fmla="*/ 54864 h 895350"/>
                              <a:gd name="connsiteX38" fmla="*/ 691134 w 885825"/>
                              <a:gd name="connsiteY38" fmla="*/ 54864 h 895350"/>
                              <a:gd name="connsiteX39" fmla="*/ 710184 w 885825"/>
                              <a:gd name="connsiteY39" fmla="*/ 73914 h 895350"/>
                              <a:gd name="connsiteX40" fmla="*/ 710184 w 885825"/>
                              <a:gd name="connsiteY40" fmla="*/ 442913 h 895350"/>
                              <a:gd name="connsiteX41" fmla="*/ 447675 w 885825"/>
                              <a:gd name="connsiteY41" fmla="*/ 628745 h 895350"/>
                              <a:gd name="connsiteX42" fmla="*/ 185261 w 885825"/>
                              <a:gd name="connsiteY42" fmla="*/ 442913 h 895350"/>
                              <a:gd name="connsiteX43" fmla="*/ 185261 w 885825"/>
                              <a:gd name="connsiteY43" fmla="*/ 73819 h 895350"/>
                              <a:gd name="connsiteX44" fmla="*/ 204216 w 885825"/>
                              <a:gd name="connsiteY44" fmla="*/ 54864 h 895350"/>
                              <a:gd name="connsiteX45" fmla="*/ 137541 w 885825"/>
                              <a:gd name="connsiteY45" fmla="*/ 409480 h 895350"/>
                              <a:gd name="connsiteX46" fmla="*/ 70104 w 885825"/>
                              <a:gd name="connsiteY46" fmla="*/ 361855 h 895350"/>
                              <a:gd name="connsiteX47" fmla="*/ 137541 w 885825"/>
                              <a:gd name="connsiteY47" fmla="*/ 304705 h 895350"/>
                              <a:gd name="connsiteX48" fmla="*/ 445294 w 885825"/>
                              <a:gd name="connsiteY48" fmla="*/ 506444 h 895350"/>
                              <a:gd name="connsiteX49" fmla="*/ 451390 w 885825"/>
                              <a:gd name="connsiteY49" fmla="*/ 506444 h 895350"/>
                              <a:gd name="connsiteX50" fmla="*/ 475202 w 885825"/>
                              <a:gd name="connsiteY50" fmla="*/ 482632 h 895350"/>
                              <a:gd name="connsiteX51" fmla="*/ 451390 w 885825"/>
                              <a:gd name="connsiteY51" fmla="*/ 458819 h 895350"/>
                              <a:gd name="connsiteX52" fmla="*/ 445294 w 885825"/>
                              <a:gd name="connsiteY52" fmla="*/ 458819 h 895350"/>
                              <a:gd name="connsiteX53" fmla="*/ 293465 w 885825"/>
                              <a:gd name="connsiteY53" fmla="*/ 306991 h 895350"/>
                              <a:gd name="connsiteX54" fmla="*/ 445294 w 885825"/>
                              <a:gd name="connsiteY54" fmla="*/ 155162 h 895350"/>
                              <a:gd name="connsiteX55" fmla="*/ 597122 w 885825"/>
                              <a:gd name="connsiteY55" fmla="*/ 306991 h 895350"/>
                              <a:gd name="connsiteX56" fmla="*/ 597122 w 885825"/>
                              <a:gd name="connsiteY56" fmla="*/ 347663 h 895350"/>
                              <a:gd name="connsiteX57" fmla="*/ 569004 w 885825"/>
                              <a:gd name="connsiteY57" fmla="*/ 372599 h 895350"/>
                              <a:gd name="connsiteX58" fmla="*/ 544068 w 885825"/>
                              <a:gd name="connsiteY58" fmla="*/ 347663 h 895350"/>
                              <a:gd name="connsiteX59" fmla="*/ 544068 w 885825"/>
                              <a:gd name="connsiteY59" fmla="*/ 306991 h 895350"/>
                              <a:gd name="connsiteX60" fmla="*/ 445656 w 885825"/>
                              <a:gd name="connsiteY60" fmla="*/ 207288 h 895350"/>
                              <a:gd name="connsiteX61" fmla="*/ 345952 w 885825"/>
                              <a:gd name="connsiteY61" fmla="*/ 305700 h 895350"/>
                              <a:gd name="connsiteX62" fmla="*/ 444365 w 885825"/>
                              <a:gd name="connsiteY62" fmla="*/ 405403 h 895350"/>
                              <a:gd name="connsiteX63" fmla="*/ 505968 w 885825"/>
                              <a:gd name="connsiteY63" fmla="*/ 384429 h 895350"/>
                              <a:gd name="connsiteX64" fmla="*/ 606816 w 885825"/>
                              <a:gd name="connsiteY64" fmla="*/ 412935 h 895350"/>
                              <a:gd name="connsiteX65" fmla="*/ 644747 w 885825"/>
                              <a:gd name="connsiteY65" fmla="*/ 347663 h 895350"/>
                              <a:gd name="connsiteX66" fmla="*/ 644747 w 885825"/>
                              <a:gd name="connsiteY66" fmla="*/ 306991 h 895350"/>
                              <a:gd name="connsiteX67" fmla="*/ 445294 w 885825"/>
                              <a:gd name="connsiteY67" fmla="*/ 107537 h 895350"/>
                              <a:gd name="connsiteX68" fmla="*/ 245840 w 885825"/>
                              <a:gd name="connsiteY68" fmla="*/ 306991 h 895350"/>
                              <a:gd name="connsiteX69" fmla="*/ 445294 w 885825"/>
                              <a:gd name="connsiteY69" fmla="*/ 506444 h 895350"/>
                              <a:gd name="connsiteX70" fmla="*/ 445294 w 885825"/>
                              <a:gd name="connsiteY70" fmla="*/ 358140 h 895350"/>
                              <a:gd name="connsiteX71" fmla="*/ 394145 w 885825"/>
                              <a:gd name="connsiteY71" fmla="*/ 306991 h 895350"/>
                              <a:gd name="connsiteX72" fmla="*/ 445294 w 885825"/>
                              <a:gd name="connsiteY72" fmla="*/ 255842 h 895350"/>
                              <a:gd name="connsiteX73" fmla="*/ 496443 w 885825"/>
                              <a:gd name="connsiteY73" fmla="*/ 306991 h 895350"/>
                              <a:gd name="connsiteX74" fmla="*/ 445294 w 885825"/>
                              <a:gd name="connsiteY74" fmla="*/ 358140 h 895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</a:cxnLst>
                            <a:rect l="l" t="t" r="r" b="b"/>
                            <a:pathLst>
                              <a:path w="885825" h="895350">
                                <a:moveTo>
                                  <a:pt x="91154" y="897636"/>
                                </a:moveTo>
                                <a:lnTo>
                                  <a:pt x="799433" y="897636"/>
                                </a:lnTo>
                                <a:cubicBezTo>
                                  <a:pt x="845847" y="897584"/>
                                  <a:pt x="883444" y="859944"/>
                                  <a:pt x="883444" y="813530"/>
                                </a:cubicBezTo>
                                <a:lnTo>
                                  <a:pt x="883444" y="363760"/>
                                </a:lnTo>
                                <a:cubicBezTo>
                                  <a:pt x="883436" y="356743"/>
                                  <a:pt x="880335" y="350086"/>
                                  <a:pt x="874967" y="345567"/>
                                </a:cubicBezTo>
                                <a:lnTo>
                                  <a:pt x="757714" y="246507"/>
                                </a:lnTo>
                                <a:lnTo>
                                  <a:pt x="757714" y="73819"/>
                                </a:lnTo>
                                <a:cubicBezTo>
                                  <a:pt x="757714" y="36995"/>
                                  <a:pt x="727862" y="7144"/>
                                  <a:pt x="691039" y="7144"/>
                                </a:cubicBezTo>
                                <a:lnTo>
                                  <a:pt x="204216" y="7144"/>
                                </a:lnTo>
                                <a:cubicBezTo>
                                  <a:pt x="167392" y="7144"/>
                                  <a:pt x="137541" y="36995"/>
                                  <a:pt x="137541" y="73819"/>
                                </a:cubicBezTo>
                                <a:lnTo>
                                  <a:pt x="137541" y="242888"/>
                                </a:lnTo>
                                <a:lnTo>
                                  <a:pt x="15621" y="345567"/>
                                </a:lnTo>
                                <a:cubicBezTo>
                                  <a:pt x="10253" y="350086"/>
                                  <a:pt x="7151" y="356743"/>
                                  <a:pt x="7144" y="363760"/>
                                </a:cubicBezTo>
                                <a:lnTo>
                                  <a:pt x="7144" y="813530"/>
                                </a:lnTo>
                                <a:cubicBezTo>
                                  <a:pt x="7144" y="859944"/>
                                  <a:pt x="44741" y="897584"/>
                                  <a:pt x="91154" y="897636"/>
                                </a:cubicBezTo>
                                <a:close/>
                                <a:moveTo>
                                  <a:pt x="799338" y="850011"/>
                                </a:moveTo>
                                <a:lnTo>
                                  <a:pt x="91154" y="850011"/>
                                </a:lnTo>
                                <a:cubicBezTo>
                                  <a:pt x="71044" y="849959"/>
                                  <a:pt x="54769" y="833640"/>
                                  <a:pt x="54769" y="813530"/>
                                </a:cubicBezTo>
                                <a:lnTo>
                                  <a:pt x="54769" y="409194"/>
                                </a:lnTo>
                                <a:lnTo>
                                  <a:pt x="326231" y="601218"/>
                                </a:lnTo>
                                <a:lnTo>
                                  <a:pt x="133541" y="748665"/>
                                </a:lnTo>
                                <a:cubicBezTo>
                                  <a:pt x="123019" y="756556"/>
                                  <a:pt x="120887" y="771481"/>
                                  <a:pt x="128778" y="782003"/>
                                </a:cubicBezTo>
                                <a:cubicBezTo>
                                  <a:pt x="136669" y="792524"/>
                                  <a:pt x="151594" y="794656"/>
                                  <a:pt x="162116" y="786765"/>
                                </a:cubicBezTo>
                                <a:lnTo>
                                  <a:pt x="366998" y="629984"/>
                                </a:lnTo>
                                <a:lnTo>
                                  <a:pt x="433673" y="677609"/>
                                </a:lnTo>
                                <a:cubicBezTo>
                                  <a:pt x="441919" y="683449"/>
                                  <a:pt x="452954" y="683449"/>
                                  <a:pt x="461200" y="677609"/>
                                </a:cubicBezTo>
                                <a:lnTo>
                                  <a:pt x="527876" y="629984"/>
                                </a:lnTo>
                                <a:lnTo>
                                  <a:pt x="732854" y="786479"/>
                                </a:lnTo>
                                <a:cubicBezTo>
                                  <a:pt x="743375" y="794370"/>
                                  <a:pt x="758301" y="792238"/>
                                  <a:pt x="766191" y="781717"/>
                                </a:cubicBezTo>
                                <a:cubicBezTo>
                                  <a:pt x="774082" y="771195"/>
                                  <a:pt x="771950" y="756270"/>
                                  <a:pt x="761429" y="748379"/>
                                </a:cubicBezTo>
                                <a:lnTo>
                                  <a:pt x="569119" y="601218"/>
                                </a:lnTo>
                                <a:lnTo>
                                  <a:pt x="835819" y="412623"/>
                                </a:lnTo>
                                <a:lnTo>
                                  <a:pt x="835819" y="813626"/>
                                </a:lnTo>
                                <a:cubicBezTo>
                                  <a:pt x="835766" y="833698"/>
                                  <a:pt x="819506" y="849959"/>
                                  <a:pt x="799433" y="850011"/>
                                </a:cubicBezTo>
                                <a:close/>
                                <a:moveTo>
                                  <a:pt x="822484" y="363665"/>
                                </a:moveTo>
                                <a:lnTo>
                                  <a:pt x="757714" y="409480"/>
                                </a:lnTo>
                                <a:lnTo>
                                  <a:pt x="757714" y="308800"/>
                                </a:lnTo>
                                <a:close/>
                                <a:moveTo>
                                  <a:pt x="204216" y="54864"/>
                                </a:moveTo>
                                <a:lnTo>
                                  <a:pt x="691134" y="54864"/>
                                </a:lnTo>
                                <a:cubicBezTo>
                                  <a:pt x="701655" y="54864"/>
                                  <a:pt x="710184" y="63393"/>
                                  <a:pt x="710184" y="73914"/>
                                </a:cubicBezTo>
                                <a:lnTo>
                                  <a:pt x="710184" y="442913"/>
                                </a:lnTo>
                                <a:lnTo>
                                  <a:pt x="447675" y="628745"/>
                                </a:lnTo>
                                <a:lnTo>
                                  <a:pt x="185261" y="442913"/>
                                </a:lnTo>
                                <a:lnTo>
                                  <a:pt x="185261" y="73819"/>
                                </a:lnTo>
                                <a:cubicBezTo>
                                  <a:pt x="185314" y="63372"/>
                                  <a:pt x="193769" y="54916"/>
                                  <a:pt x="204216" y="54864"/>
                                </a:cubicBezTo>
                                <a:close/>
                                <a:moveTo>
                                  <a:pt x="137541" y="409480"/>
                                </a:moveTo>
                                <a:lnTo>
                                  <a:pt x="70104" y="361855"/>
                                </a:lnTo>
                                <a:lnTo>
                                  <a:pt x="137541" y="304705"/>
                                </a:lnTo>
                                <a:close/>
                                <a:moveTo>
                                  <a:pt x="445294" y="506444"/>
                                </a:moveTo>
                                <a:lnTo>
                                  <a:pt x="451390" y="506444"/>
                                </a:lnTo>
                                <a:cubicBezTo>
                                  <a:pt x="464541" y="506444"/>
                                  <a:pt x="475202" y="495783"/>
                                  <a:pt x="475202" y="482632"/>
                                </a:cubicBezTo>
                                <a:cubicBezTo>
                                  <a:pt x="475202" y="469481"/>
                                  <a:pt x="464541" y="458819"/>
                                  <a:pt x="451390" y="458819"/>
                                </a:cubicBezTo>
                                <a:lnTo>
                                  <a:pt x="445294" y="458819"/>
                                </a:lnTo>
                                <a:cubicBezTo>
                                  <a:pt x="361441" y="458819"/>
                                  <a:pt x="293465" y="390843"/>
                                  <a:pt x="293465" y="306991"/>
                                </a:cubicBezTo>
                                <a:cubicBezTo>
                                  <a:pt x="293465" y="223138"/>
                                  <a:pt x="361441" y="155162"/>
                                  <a:pt x="445294" y="155162"/>
                                </a:cubicBezTo>
                                <a:cubicBezTo>
                                  <a:pt x="529146" y="155162"/>
                                  <a:pt x="597122" y="223138"/>
                                  <a:pt x="597122" y="306991"/>
                                </a:cubicBezTo>
                                <a:lnTo>
                                  <a:pt x="597122" y="347663"/>
                                </a:lnTo>
                                <a:cubicBezTo>
                                  <a:pt x="596244" y="362313"/>
                                  <a:pt x="583656" y="373478"/>
                                  <a:pt x="569004" y="372599"/>
                                </a:cubicBezTo>
                                <a:cubicBezTo>
                                  <a:pt x="555580" y="371795"/>
                                  <a:pt x="544873" y="361087"/>
                                  <a:pt x="544068" y="347663"/>
                                </a:cubicBezTo>
                                <a:lnTo>
                                  <a:pt x="544068" y="306991"/>
                                </a:lnTo>
                                <a:cubicBezTo>
                                  <a:pt x="544424" y="252283"/>
                                  <a:pt x="500364" y="207644"/>
                                  <a:pt x="445656" y="207288"/>
                                </a:cubicBezTo>
                                <a:cubicBezTo>
                                  <a:pt x="390947" y="206932"/>
                                  <a:pt x="346308" y="250992"/>
                                  <a:pt x="345952" y="305700"/>
                                </a:cubicBezTo>
                                <a:cubicBezTo>
                                  <a:pt x="345596" y="360409"/>
                                  <a:pt x="389656" y="405047"/>
                                  <a:pt x="444365" y="405403"/>
                                </a:cubicBezTo>
                                <a:cubicBezTo>
                                  <a:pt x="466675" y="405549"/>
                                  <a:pt x="488382" y="398158"/>
                                  <a:pt x="505968" y="384429"/>
                                </a:cubicBezTo>
                                <a:cubicBezTo>
                                  <a:pt x="525945" y="420150"/>
                                  <a:pt x="571096" y="432912"/>
                                  <a:pt x="606816" y="412935"/>
                                </a:cubicBezTo>
                                <a:cubicBezTo>
                                  <a:pt x="630426" y="399732"/>
                                  <a:pt x="644964" y="374713"/>
                                  <a:pt x="644747" y="347663"/>
                                </a:cubicBezTo>
                                <a:lnTo>
                                  <a:pt x="644747" y="306991"/>
                                </a:lnTo>
                                <a:cubicBezTo>
                                  <a:pt x="644747" y="196836"/>
                                  <a:pt x="555449" y="107537"/>
                                  <a:pt x="445294" y="107537"/>
                                </a:cubicBezTo>
                                <a:cubicBezTo>
                                  <a:pt x="335139" y="107537"/>
                                  <a:pt x="245840" y="196836"/>
                                  <a:pt x="245840" y="306991"/>
                                </a:cubicBezTo>
                                <a:cubicBezTo>
                                  <a:pt x="245840" y="417145"/>
                                  <a:pt x="335139" y="506444"/>
                                  <a:pt x="445294" y="506444"/>
                                </a:cubicBezTo>
                                <a:close/>
                                <a:moveTo>
                                  <a:pt x="445294" y="358140"/>
                                </a:moveTo>
                                <a:cubicBezTo>
                                  <a:pt x="417045" y="358140"/>
                                  <a:pt x="394145" y="335240"/>
                                  <a:pt x="394145" y="306991"/>
                                </a:cubicBezTo>
                                <a:cubicBezTo>
                                  <a:pt x="394145" y="278742"/>
                                  <a:pt x="417045" y="255842"/>
                                  <a:pt x="445294" y="255842"/>
                                </a:cubicBezTo>
                                <a:cubicBezTo>
                                  <a:pt x="473543" y="255842"/>
                                  <a:pt x="496443" y="278742"/>
                                  <a:pt x="496443" y="306991"/>
                                </a:cubicBezTo>
                                <a:cubicBezTo>
                                  <a:pt x="496443" y="335240"/>
                                  <a:pt x="473543" y="358140"/>
                                  <a:pt x="445294" y="35814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1DE7BA" id="Group 6" o:spid="_x0000_s1026" style="position:absolute;margin-left:0;margin-top:0;width:574.55pt;height:753.85pt;z-index:-251658240;mso-position-horizontal:center;mso-position-horizontal-relative:margin;mso-position-vertical-relative:margin;mso-width-relative:margin;mso-height-relative:margin" coordsize="72993,980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">
                <v:rect id="Rectangle 33" o:spid="_x0000_s1027" style="position:absolute;left:95;top:12573;width:72898;height:85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" fillcolor="#f2f2f2 [3052]" stroked="f" strokeweight="1pt">
                  <v:textbox>
                    <w:txbxContent>
                      <w:tbl>
                        <w:tblPr>
                          <w:tblW w:w="5002" w:type="pct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600" w:firstRow="0" w:lastRow="0" w:firstColumn="0" w:lastColumn="0" w:noHBand="1" w:noVBand="1"/>
                        </w:tblPr>
                        <w:tblGrid>
                          <w:gridCol w:w="347"/>
                          <w:gridCol w:w="12"/>
                          <w:gridCol w:w="502"/>
                          <w:gridCol w:w="1046"/>
                          <w:gridCol w:w="949"/>
                          <w:gridCol w:w="280"/>
                          <w:gridCol w:w="835"/>
                          <w:gridCol w:w="280"/>
                          <w:gridCol w:w="559"/>
                          <w:gridCol w:w="33"/>
                          <w:gridCol w:w="143"/>
                          <w:gridCol w:w="104"/>
                          <w:gridCol w:w="97"/>
                          <w:gridCol w:w="89"/>
                          <w:gridCol w:w="99"/>
                          <w:gridCol w:w="503"/>
                          <w:gridCol w:w="1313"/>
                          <w:gridCol w:w="58"/>
                          <w:gridCol w:w="676"/>
                          <w:gridCol w:w="180"/>
                          <w:gridCol w:w="260"/>
                          <w:gridCol w:w="207"/>
                          <w:gridCol w:w="163"/>
                          <w:gridCol w:w="954"/>
                          <w:gridCol w:w="280"/>
                          <w:gridCol w:w="1213"/>
                        </w:tblGrid>
                        <w:tr w:rsidR="00B404D1" w:rsidRPr="007D3EBE" w14:paraId="10BC23A6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50AC580F" w14:textId="77777777" w:rsidR="00B404D1" w:rsidRPr="007D3EBE" w:rsidRDefault="00ED2A8F" w:rsidP="00B404D1">
                              <w:sdt>
                                <w:sdtPr>
                                  <w:id w:val="867795650"/>
                                  <w:placeholder>
                                    <w:docPart w:val="B005BE01A789485CAAA5FE16C10D10ED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1.</w:t>
                                  </w:r>
                                </w:sdtContent>
                              </w:sdt>
                            </w:p>
                          </w:tc>
                          <w:sdt>
                            <w:sdtPr>
                              <w:id w:val="1636833878"/>
                              <w:placeholder>
                                <w:docPart w:val="D420EC95CDDF4BC981664728B83D462F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tc>
                                <w:tcPr>
                                  <w:tcW w:w="1495" w:type="dxa"/>
                                  <w:gridSpan w:val="2"/>
                                  <w:tcBorders>
                                    <w:right w:val="single" w:sz="4" w:space="0" w:color="D9D9D9" w:themeColor="background1" w:themeShade="D9"/>
                                  </w:tcBorders>
                                </w:tcPr>
                                <w:p w14:paraId="7EBB073F" w14:textId="77777777" w:rsidR="00B404D1" w:rsidRPr="007D3EBE" w:rsidRDefault="00B404D1" w:rsidP="00B404D1">
                                  <w:r w:rsidRPr="000462EF">
                                    <w:t>Name: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3073" w:type="dxa"/>
                              <w:gridSpan w:val="8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6811E6E2" w14:textId="77777777" w:rsidR="00B404D1" w:rsidRPr="007D3EBE" w:rsidRDefault="00B404D1" w:rsidP="00B404D1"/>
                          </w:tc>
                          <w:tc>
                            <w:tcPr>
                              <w:tcW w:w="276" w:type="dxa"/>
                              <w:gridSpan w:val="3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</w:tcPr>
                            <w:p w14:paraId="11D354A1" w14:textId="77777777" w:rsidR="00B404D1" w:rsidRPr="007D3EBE" w:rsidRDefault="00B404D1" w:rsidP="00B404D1"/>
                          </w:tc>
                          <w:tc>
                            <w:tcPr>
                              <w:tcW w:w="2463" w:type="dxa"/>
                              <w:gridSpan w:val="4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736266DF" w14:textId="77777777" w:rsidR="00B404D1" w:rsidRPr="007D3EBE" w:rsidRDefault="00B404D1" w:rsidP="00B404D1"/>
                          </w:tc>
                          <w:tc>
                            <w:tcPr>
                              <w:tcW w:w="174" w:type="dxa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</w:tcPr>
                            <w:p w14:paraId="211176AB" w14:textId="77777777" w:rsidR="00B404D1" w:rsidRPr="007D3EBE" w:rsidRDefault="00B404D1" w:rsidP="00B404D1"/>
                          </w:tc>
                          <w:tc>
                            <w:tcPr>
                              <w:tcW w:w="2971" w:type="dxa"/>
                              <w:gridSpan w:val="6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36024920" w14:textId="77777777" w:rsidR="00B404D1" w:rsidRPr="007D3EBE" w:rsidRDefault="00B404D1" w:rsidP="00B404D1"/>
                          </w:tc>
                        </w:tr>
                        <w:tr w:rsidR="00B404D1" w:rsidRPr="007D3EBE" w14:paraId="3B8F31AA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1CB054AC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495" w:type="dxa"/>
                              <w:gridSpan w:val="2"/>
                            </w:tcPr>
                            <w:p w14:paraId="33AD1B42" w14:textId="77777777" w:rsidR="00B404D1" w:rsidRPr="00F04EA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3073" w:type="dxa"/>
                              <w:gridSpan w:val="8"/>
                              <w:tcBorders>
                                <w:top w:val="single" w:sz="4" w:space="0" w:color="D9D9D9" w:themeColor="background1" w:themeShade="D9"/>
                              </w:tcBorders>
                            </w:tcPr>
                            <w:p w14:paraId="12FB857A" w14:textId="77777777" w:rsidR="00B404D1" w:rsidRPr="00F04EAE" w:rsidRDefault="00ED2A8F" w:rsidP="00B404D1">
                              <w:pPr>
                                <w:pStyle w:val="Header"/>
                              </w:pPr>
                              <w:sdt>
                                <w:sdtPr>
                                  <w:id w:val="1739120973"/>
                                  <w:placeholder>
                                    <w:docPart w:val="E383932456014771BDA8DA93231CA7D2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F04EAE">
                                    <w:t>First Name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76" w:type="dxa"/>
                              <w:gridSpan w:val="3"/>
                            </w:tcPr>
                            <w:p w14:paraId="563C4C45" w14:textId="77777777" w:rsidR="00B404D1" w:rsidRPr="007D3EB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463" w:type="dxa"/>
                              <w:gridSpan w:val="4"/>
                              <w:tcBorders>
                                <w:top w:val="single" w:sz="4" w:space="0" w:color="D9D9D9" w:themeColor="background1" w:themeShade="D9"/>
                              </w:tcBorders>
                            </w:tcPr>
                            <w:p w14:paraId="6246E0AF" w14:textId="77777777" w:rsidR="00B404D1" w:rsidRPr="007D3EBE" w:rsidRDefault="00ED2A8F" w:rsidP="00B404D1">
                              <w:pPr>
                                <w:pStyle w:val="Header"/>
                              </w:pPr>
                              <w:sdt>
                                <w:sdtPr>
                                  <w:id w:val="-735858506"/>
                                  <w:placeholder>
                                    <w:docPart w:val="514BFC2168C84187A29607CCCB103888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F04EAE">
                                    <w:t>Middle Name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174" w:type="dxa"/>
                            </w:tcPr>
                            <w:p w14:paraId="54268FCF" w14:textId="77777777" w:rsidR="00B404D1" w:rsidRPr="007D3EB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971" w:type="dxa"/>
                              <w:gridSpan w:val="6"/>
                              <w:tcBorders>
                                <w:top w:val="single" w:sz="4" w:space="0" w:color="D9D9D9" w:themeColor="background1" w:themeShade="D9"/>
                              </w:tcBorders>
                            </w:tcPr>
                            <w:p w14:paraId="6667EA2A" w14:textId="77777777" w:rsidR="00B404D1" w:rsidRPr="007D3EBE" w:rsidRDefault="00ED2A8F" w:rsidP="00B404D1">
                              <w:pPr>
                                <w:pStyle w:val="Header"/>
                              </w:pPr>
                              <w:sdt>
                                <w:sdtPr>
                                  <w:id w:val="1461852077"/>
                                  <w:placeholder>
                                    <w:docPart w:val="BA7163D47430411BBE9928C867ACDBCD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F04EAE">
                                    <w:t>Last Name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0A47633A" w14:textId="77777777" w:rsidTr="00CA1EA5">
                          <w:trPr>
                            <w:gridAfter w:val="11"/>
                            <w:wAfter w:w="5608" w:type="dxa"/>
                          </w:trPr>
                          <w:tc>
                            <w:tcPr>
                              <w:tcW w:w="348" w:type="dxa"/>
                              <w:gridSpan w:val="2"/>
                            </w:tcPr>
                            <w:p w14:paraId="7F710984" w14:textId="77777777" w:rsidR="00B404D1" w:rsidRDefault="00ED2A8F" w:rsidP="00B404D1">
                              <w:sdt>
                                <w:sdtPr>
                                  <w:id w:val="-658305263"/>
                                  <w:placeholder>
                                    <w:docPart w:val="1BD5037A6E3C4E778E396BACEF6C3B39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2.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1495" w:type="dxa"/>
                              <w:gridSpan w:val="2"/>
                              <w:tcBorders>
                                <w:right w:val="single" w:sz="4" w:space="0" w:color="D9D9D9" w:themeColor="background1" w:themeShade="D9"/>
                              </w:tcBorders>
                            </w:tcPr>
                            <w:p w14:paraId="2E870716" w14:textId="77777777" w:rsidR="00B404D1" w:rsidRPr="00F04EAE" w:rsidRDefault="00ED2A8F" w:rsidP="00B404D1">
                              <w:sdt>
                                <w:sdtPr>
                                  <w:id w:val="-1228529852"/>
                                  <w:placeholder>
                                    <w:docPart w:val="899B423F0FA54364A62B0394271463CF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Date of Birth: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917" w:type="dxa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0D27B3D5" w14:textId="77777777" w:rsidR="00B404D1" w:rsidRPr="00F04EAE" w:rsidRDefault="00B404D1" w:rsidP="00B404D1"/>
                          </w:tc>
                          <w:tc>
                            <w:tcPr>
                              <w:tcW w:w="270" w:type="dxa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</w:tcPr>
                            <w:p w14:paraId="472AA7E1" w14:textId="77777777" w:rsidR="00B404D1" w:rsidRPr="00F04EAE" w:rsidRDefault="00B404D1" w:rsidP="00B404D1"/>
                          </w:tc>
                          <w:tc>
                            <w:tcPr>
                              <w:tcW w:w="806" w:type="dxa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4A7730BD" w14:textId="77777777" w:rsidR="00B404D1" w:rsidRPr="00F04EAE" w:rsidRDefault="00B404D1" w:rsidP="00B404D1"/>
                          </w:tc>
                          <w:tc>
                            <w:tcPr>
                              <w:tcW w:w="270" w:type="dxa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</w:tcPr>
                            <w:p w14:paraId="59959FDF" w14:textId="77777777" w:rsidR="00B404D1" w:rsidRPr="00F04EAE" w:rsidRDefault="00B404D1" w:rsidP="00B404D1"/>
                          </w:tc>
                          <w:tc>
                            <w:tcPr>
                              <w:tcW w:w="810" w:type="dxa"/>
                              <w:gridSpan w:val="4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5C23065A" w14:textId="77777777" w:rsidR="00B404D1" w:rsidRPr="00F04EAE" w:rsidRDefault="00B404D1" w:rsidP="00B404D1"/>
                          </w:tc>
                          <w:tc>
                            <w:tcPr>
                              <w:tcW w:w="276" w:type="dxa"/>
                              <w:gridSpan w:val="3"/>
                              <w:tcBorders>
                                <w:left w:val="single" w:sz="4" w:space="0" w:color="D9D9D9" w:themeColor="background1" w:themeShade="D9"/>
                              </w:tcBorders>
                            </w:tcPr>
                            <w:p w14:paraId="46B78A74" w14:textId="77777777" w:rsidR="00B404D1" w:rsidRPr="007D3EBE" w:rsidRDefault="00B404D1" w:rsidP="00B404D1"/>
                          </w:tc>
                        </w:tr>
                        <w:tr w:rsidR="00B404D1" w:rsidRPr="007D3EBE" w14:paraId="4FE5D7A9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6FB66ECD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495" w:type="dxa"/>
                              <w:gridSpan w:val="2"/>
                            </w:tcPr>
                            <w:p w14:paraId="44C59A4B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sdt>
                            <w:sdtPr>
                              <w:id w:val="882747963"/>
                              <w:placeholder>
                                <w:docPart w:val="40D517F3B5F24D52BD31D364F0687639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D9D9D9" w:themeColor="background1" w:themeShade="D9"/>
                                  </w:tcBorders>
                                </w:tcPr>
                                <w:p w14:paraId="6BBD17C5" w14:textId="77777777" w:rsidR="00B404D1" w:rsidRPr="00F04EAE" w:rsidRDefault="00B404D1" w:rsidP="00B404D1">
                                  <w:pPr>
                                    <w:pStyle w:val="Header"/>
                                  </w:pPr>
                                  <w:r>
                                    <w:t>MM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70" w:type="dxa"/>
                            </w:tcPr>
                            <w:p w14:paraId="5045C951" w14:textId="77777777" w:rsidR="00B404D1" w:rsidRPr="00F04EA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sdt>
                            <w:sdtPr>
                              <w:id w:val="-1405063146"/>
                              <w:placeholder>
                                <w:docPart w:val="40FBE7A9B10E49DB8F0FF7FBA9651881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tc>
                                <w:tcPr>
                                  <w:tcW w:w="806" w:type="dxa"/>
                                  <w:tcBorders>
                                    <w:top w:val="single" w:sz="4" w:space="0" w:color="D9D9D9" w:themeColor="background1" w:themeShade="D9"/>
                                  </w:tcBorders>
                                </w:tcPr>
                                <w:p w14:paraId="2048FFDF" w14:textId="77777777" w:rsidR="00B404D1" w:rsidRPr="00F04EAE" w:rsidRDefault="00B404D1" w:rsidP="00B404D1">
                                  <w:pPr>
                                    <w:pStyle w:val="Header"/>
                                  </w:pPr>
                                  <w:r>
                                    <w:t>DD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70" w:type="dxa"/>
                            </w:tcPr>
                            <w:p w14:paraId="2B8CC084" w14:textId="77777777" w:rsidR="00B404D1" w:rsidRPr="00F04EA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sdt>
                            <w:sdtPr>
                              <w:id w:val="-114909520"/>
                              <w:placeholder>
                                <w:docPart w:val="EA82A0258FCC407C88B7BA6430558879"/>
                              </w:placeholder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tc>
                                <w:tcPr>
                                  <w:tcW w:w="810" w:type="dxa"/>
                                  <w:gridSpan w:val="4"/>
                                  <w:tcBorders>
                                    <w:top w:val="single" w:sz="4" w:space="0" w:color="D9D9D9" w:themeColor="background1" w:themeShade="D9"/>
                                  </w:tcBorders>
                                </w:tcPr>
                                <w:p w14:paraId="51C24BC3" w14:textId="77777777" w:rsidR="00B404D1" w:rsidRPr="00F04EAE" w:rsidRDefault="00B404D1" w:rsidP="00B404D1">
                                  <w:pPr>
                                    <w:pStyle w:val="Header"/>
                                  </w:pPr>
                                  <w:r>
                                    <w:t>YY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276" w:type="dxa"/>
                              <w:gridSpan w:val="3"/>
                            </w:tcPr>
                            <w:p w14:paraId="25E16071" w14:textId="77777777" w:rsidR="00B404D1" w:rsidRPr="007D3EB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486" w:type="dxa"/>
                            </w:tcPr>
                            <w:p w14:paraId="523D9868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977" w:type="dxa"/>
                              <w:gridSpan w:val="3"/>
                            </w:tcPr>
                            <w:p w14:paraId="200CA0F4" w14:textId="77777777" w:rsidR="00B404D1" w:rsidRPr="00F04EA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74" w:type="dxa"/>
                            </w:tcPr>
                            <w:p w14:paraId="1F877BF2" w14:textId="77777777" w:rsidR="00B404D1" w:rsidRPr="007D3EBE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971" w:type="dxa"/>
                              <w:gridSpan w:val="6"/>
                            </w:tcPr>
                            <w:p w14:paraId="2BAABB72" w14:textId="77777777" w:rsidR="00B404D1" w:rsidRPr="00F04EAE" w:rsidRDefault="00B404D1" w:rsidP="00B404D1">
                              <w:pPr>
                                <w:pStyle w:val="Header"/>
                              </w:pPr>
                            </w:p>
                          </w:tc>
                        </w:tr>
                        <w:tr w:rsidR="00B404D1" w:rsidRPr="007D3EBE" w14:paraId="14A4C907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3F8F40AB" w14:textId="77777777" w:rsidR="00B404D1" w:rsidRDefault="00ED2A8F" w:rsidP="00B404D1">
                              <w:sdt>
                                <w:sdtPr>
                                  <w:id w:val="-765694843"/>
                                  <w:placeholder>
                                    <w:docPart w:val="90FC842E968F48A2A87074FCD39A90E8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3.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10452" w:type="dxa"/>
                              <w:gridSpan w:val="24"/>
                            </w:tcPr>
                            <w:p w14:paraId="75B0A487" w14:textId="77777777" w:rsidR="00B404D1" w:rsidRDefault="00ED2A8F" w:rsidP="00B404D1">
                              <w:sdt>
                                <w:sdtPr>
                                  <w:id w:val="216323147"/>
                                  <w:placeholder>
                                    <w:docPart w:val="22B60A8C53FF4BB3ADB842A60B670B4A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Initial Below: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64CC6518" w14:textId="77777777" w:rsidTr="00CA1EA5">
                          <w:tc>
                            <w:tcPr>
                              <w:tcW w:w="336" w:type="dxa"/>
                            </w:tcPr>
                            <w:p w14:paraId="10C0E04C" w14:textId="77777777" w:rsidR="00B404D1" w:rsidRDefault="00B404D1" w:rsidP="00B404D1"/>
                          </w:tc>
                          <w:tc>
                            <w:tcPr>
                              <w:tcW w:w="1507" w:type="dxa"/>
                              <w:gridSpan w:val="3"/>
                              <w:tcBorders>
                                <w:right w:val="single" w:sz="4" w:space="0" w:color="D9D9D9" w:themeColor="background1" w:themeShade="D9"/>
                              </w:tcBorders>
                            </w:tcPr>
                            <w:p w14:paraId="5269736A" w14:textId="77777777" w:rsidR="00B404D1" w:rsidRPr="00914F4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305138477"/>
                                  <w:placeholder>
                                    <w:docPart w:val="AF88C9DB944A49D6A12256F4788E5BA8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 DO Agree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3167" w:type="dxa"/>
                              <w:gridSpan w:val="9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327D7F01" w14:textId="77777777" w:rsidR="00B404D1" w:rsidRDefault="00B404D1" w:rsidP="00B404D1"/>
                          </w:tc>
                          <w:tc>
                            <w:tcPr>
                              <w:tcW w:w="5790" w:type="dxa"/>
                              <w:gridSpan w:val="13"/>
                              <w:tcBorders>
                                <w:left w:val="single" w:sz="4" w:space="0" w:color="D9D9D9" w:themeColor="background1" w:themeShade="D9"/>
                              </w:tcBorders>
                            </w:tcPr>
                            <w:p w14:paraId="137E0682" w14:textId="77777777" w:rsidR="00B404D1" w:rsidRDefault="00B404D1" w:rsidP="00B404D1"/>
                          </w:tc>
                        </w:tr>
                        <w:tr w:rsidR="00B404D1" w:rsidRPr="007D3EBE" w14:paraId="25B73D2B" w14:textId="77777777" w:rsidTr="00CA1EA5">
                          <w:tc>
                            <w:tcPr>
                              <w:tcW w:w="336" w:type="dxa"/>
                            </w:tcPr>
                            <w:p w14:paraId="104F2895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507" w:type="dxa"/>
                              <w:gridSpan w:val="3"/>
                            </w:tcPr>
                            <w:p w14:paraId="47D48DF5" w14:textId="77777777" w:rsidR="00B404D1" w:rsidRPr="00914F41" w:rsidRDefault="00B404D1" w:rsidP="00B404D1">
                              <w:pPr>
                                <w:pStyle w:val="Head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3167" w:type="dxa"/>
                              <w:gridSpan w:val="9"/>
                              <w:tcBorders>
                                <w:top w:val="single" w:sz="4" w:space="0" w:color="D9D9D9" w:themeColor="background1" w:themeShade="D9"/>
                                <w:bottom w:val="single" w:sz="4" w:space="0" w:color="D9D9D9" w:themeColor="background1" w:themeShade="D9"/>
                              </w:tcBorders>
                            </w:tcPr>
                            <w:p w14:paraId="4056C1D3" w14:textId="77777777" w:rsidR="00B404D1" w:rsidRDefault="00ED2A8F" w:rsidP="00B404D1">
                              <w:pPr>
                                <w:pStyle w:val="Header"/>
                              </w:pPr>
                              <w:sdt>
                                <w:sdtPr>
                                  <w:id w:val="-175275720"/>
                                  <w:placeholder>
                                    <w:docPart w:val="4FEE19F05F4A450D81379A3D72EE9E4A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Initial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5790" w:type="dxa"/>
                              <w:gridSpan w:val="13"/>
                            </w:tcPr>
                            <w:p w14:paraId="5B56A2FA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</w:tr>
                        <w:tr w:rsidR="00B404D1" w:rsidRPr="007D3EBE" w14:paraId="113D95BA" w14:textId="77777777" w:rsidTr="00CA1EA5">
                          <w:tc>
                            <w:tcPr>
                              <w:tcW w:w="336" w:type="dxa"/>
                            </w:tcPr>
                            <w:p w14:paraId="01B26721" w14:textId="77777777" w:rsidR="00B404D1" w:rsidRDefault="00B404D1" w:rsidP="00B404D1"/>
                          </w:tc>
                          <w:tc>
                            <w:tcPr>
                              <w:tcW w:w="1507" w:type="dxa"/>
                              <w:gridSpan w:val="3"/>
                              <w:tcBorders>
                                <w:right w:val="single" w:sz="4" w:space="0" w:color="D9D9D9" w:themeColor="background1" w:themeShade="D9"/>
                              </w:tcBorders>
                            </w:tcPr>
                            <w:p w14:paraId="342AFB8F" w14:textId="77777777" w:rsidR="00B404D1" w:rsidRPr="00914F4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-456253529"/>
                                  <w:placeholder>
                                    <w:docPart w:val="EF4C86317FF2459DBD0FD15727757C2C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 DO NOT Agree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3167" w:type="dxa"/>
                              <w:gridSpan w:val="9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70017AFC" w14:textId="77777777" w:rsidR="00B404D1" w:rsidRDefault="00B404D1" w:rsidP="00B404D1"/>
                          </w:tc>
                          <w:tc>
                            <w:tcPr>
                              <w:tcW w:w="5790" w:type="dxa"/>
                              <w:gridSpan w:val="13"/>
                              <w:tcBorders>
                                <w:left w:val="single" w:sz="4" w:space="0" w:color="D9D9D9" w:themeColor="background1" w:themeShade="D9"/>
                              </w:tcBorders>
                            </w:tcPr>
                            <w:p w14:paraId="03D804D2" w14:textId="77777777" w:rsidR="00B404D1" w:rsidRDefault="00B404D1" w:rsidP="00B404D1"/>
                          </w:tc>
                        </w:tr>
                        <w:tr w:rsidR="00B404D1" w:rsidRPr="007D3EBE" w14:paraId="0DE0404C" w14:textId="77777777" w:rsidTr="00CA1EA5">
                          <w:tc>
                            <w:tcPr>
                              <w:tcW w:w="336" w:type="dxa"/>
                            </w:tcPr>
                            <w:p w14:paraId="02A5C535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507" w:type="dxa"/>
                              <w:gridSpan w:val="3"/>
                            </w:tcPr>
                            <w:p w14:paraId="2C8B446B" w14:textId="77777777" w:rsidR="00B404D1" w:rsidRPr="00914F41" w:rsidRDefault="00B404D1" w:rsidP="00B404D1">
                              <w:pPr>
                                <w:pStyle w:val="Head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3167" w:type="dxa"/>
                              <w:gridSpan w:val="9"/>
                              <w:tcBorders>
                                <w:top w:val="single" w:sz="4" w:space="0" w:color="D9D9D9" w:themeColor="background1" w:themeShade="D9"/>
                              </w:tcBorders>
                            </w:tcPr>
                            <w:p w14:paraId="75CC7F42" w14:textId="77777777" w:rsidR="00B404D1" w:rsidRPr="00914F41" w:rsidRDefault="00ED2A8F" w:rsidP="00B404D1">
                              <w:pPr>
                                <w:pStyle w:val="Header"/>
                              </w:pPr>
                              <w:sdt>
                                <w:sdtPr>
                                  <w:id w:val="2129281714"/>
                                  <w:placeholder>
                                    <w:docPart w:val="FDE27002AFCC420BAB64B4E155D7B030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Initial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5790" w:type="dxa"/>
                              <w:gridSpan w:val="13"/>
                            </w:tcPr>
                            <w:p w14:paraId="413AF545" w14:textId="77777777" w:rsidR="00B404D1" w:rsidRDefault="00B404D1" w:rsidP="00B404D1">
                              <w:pPr>
                                <w:pStyle w:val="Header"/>
                              </w:pPr>
                            </w:p>
                          </w:tc>
                        </w:tr>
                        <w:tr w:rsidR="00B404D1" w:rsidRPr="007D3EBE" w14:paraId="3DFF9C23" w14:textId="77777777" w:rsidTr="00CA1EA5">
                          <w:tc>
                            <w:tcPr>
                              <w:tcW w:w="10800" w:type="dxa"/>
                              <w:gridSpan w:val="26"/>
                            </w:tcPr>
                            <w:p w14:paraId="6F0F4A1F" w14:textId="77777777" w:rsidR="00B404D1" w:rsidRPr="00914F41" w:rsidRDefault="00ED2A8F" w:rsidP="00B404D1">
                              <w:pPr>
                                <w:pStyle w:val="Agreement"/>
                              </w:pPr>
                              <w:sdt>
                                <w:sdtPr>
                                  <w:id w:val="-952712041"/>
                                  <w:placeholder>
                                    <w:docPart w:val="D6CDDC9492304C38A9D2AE0B0B919D84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That the business may communicate with me electronically at the email address and/or phone number listed below.</w:t>
                                  </w:r>
                                </w:sdtContent>
                              </w:sdt>
                            </w:p>
                            <w:p w14:paraId="389B6F0A" w14:textId="77777777" w:rsidR="00B404D1" w:rsidRPr="00914F41" w:rsidRDefault="00ED2A8F" w:rsidP="00B404D1">
                              <w:pPr>
                                <w:pStyle w:val="Agreement"/>
                                <w:rPr>
                                  <w:sz w:val="18"/>
                                </w:rPr>
                              </w:pPr>
                              <w:sdt>
                                <w:sdtPr>
                                  <w:id w:val="-1965646402"/>
                                  <w:placeholder>
                                    <w:docPart w:val="85694B7958C247B68738F4FE600452F1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 am aware that there is some level of risk that third parties might be able to read unencrypted emails. I further agree that I am responsible for providing the business any updates to my email address and / or mobile phone number.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4FA8D5C2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1215CBD3" w14:textId="77777777" w:rsidR="00B404D1" w:rsidRDefault="00ED2A8F" w:rsidP="00B404D1">
                              <w:sdt>
                                <w:sdtPr>
                                  <w:id w:val="1188022732"/>
                                  <w:placeholder>
                                    <w:docPart w:val="45AC2B8E6A294F54AAD25A11C759CD6F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4.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10452" w:type="dxa"/>
                              <w:gridSpan w:val="24"/>
                            </w:tcPr>
                            <w:p w14:paraId="693920B6" w14:textId="77777777" w:rsidR="00B404D1" w:rsidRDefault="00ED2A8F" w:rsidP="00B404D1">
                              <w:sdt>
                                <w:sdtPr>
                                  <w:id w:val="-193932060"/>
                                  <w:placeholder>
                                    <w:docPart w:val="17915A70D1BD4620A40FF9BBE1CC97FD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Most Preferred Method of Communication: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00561822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1B1D660B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sdt>
                            <w:sdtPr>
                              <w:id w:val="637155976"/>
                              <w:temporary/>
                              <w15:appearance w15:val="hidden"/>
                              <w14:checkbox>
                                <w14:checked w14:val="0"/>
                                <w14:checkedState w14:val="0050" w14:font="Wingdings 2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485" w:type="dxa"/>
                                </w:tcPr>
                                <w:p w14:paraId="51E0836B" w14:textId="77777777" w:rsidR="00B404D1" w:rsidRDefault="00B404D1" w:rsidP="00B404D1">
                                  <w:pPr>
                                    <w:pStyle w:val="Quote"/>
                                  </w:pPr>
                                  <w:r w:rsidRPr="006F18C8">
                                    <w:rPr>
                                      <w:rFonts w:ascii="MS Gothic" w:eastAsia="MS Gothic" w:hAnsi="MS Gothic" w:hint="eastAsia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3813" w:type="dxa"/>
                              <w:gridSpan w:val="6"/>
                            </w:tcPr>
                            <w:p w14:paraId="2D1E8E64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580728241"/>
                                  <w:placeholder>
                                    <w:docPart w:val="45778693F78D4B2C98B08262A3066C98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Text Message</w:t>
                                  </w:r>
                                </w:sdtContent>
                              </w:sdt>
                            </w:p>
                          </w:tc>
                          <w:sdt>
                            <w:sdtPr>
                              <w:id w:val="857696827"/>
                              <w:temporary/>
                              <w15:appearance w15:val="hidden"/>
                              <w14:checkbox>
                                <w14:checked w14:val="0"/>
                                <w14:checkedState w14:val="0050" w14:font="Wingdings 2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450" w:type="dxa"/>
                                  <w:gridSpan w:val="5"/>
                                </w:tcPr>
                                <w:p w14:paraId="08496919" w14:textId="77777777" w:rsidR="00B404D1" w:rsidRDefault="00B404D1" w:rsidP="00B404D1">
                                  <w:pPr>
                                    <w:pStyle w:val="Quote"/>
                                  </w:pPr>
                                  <w:r w:rsidRPr="00CA5F96">
                                    <w:rPr>
                                      <w:rFonts w:ascii="MS Gothic" w:eastAsia="MS Gothic" w:hAnsi="MS Gothic" w:hint="eastAsia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704" w:type="dxa"/>
                              <w:gridSpan w:val="12"/>
                            </w:tcPr>
                            <w:p w14:paraId="0351A499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-2133387712"/>
                                  <w:placeholder>
                                    <w:docPart w:val="3723D5090CE244AA887D12EAAA7D3BD1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>Email</w:t>
                                  </w:r>
                                </w:sdtContent>
                              </w:sdt>
                            </w:p>
                            <w:p w14:paraId="6E24441E" w14:textId="77777777" w:rsidR="00B404D1" w:rsidRPr="00914F41" w:rsidRDefault="00B404D1" w:rsidP="00B404D1">
                              <w:pPr>
                                <w:pStyle w:val="Quote"/>
                              </w:pPr>
                            </w:p>
                          </w:tc>
                        </w:tr>
                        <w:tr w:rsidR="00B404D1" w:rsidRPr="007D3EBE" w14:paraId="17039D90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01E883AE" w14:textId="77777777" w:rsidR="00B404D1" w:rsidRPr="000462EF" w:rsidRDefault="00ED2A8F" w:rsidP="00B404D1">
                              <w:sdt>
                                <w:sdtPr>
                                  <w:id w:val="-538128238"/>
                                  <w:placeholder>
                                    <w:docPart w:val="4880D923D8E745C29BA4EC78E50B137A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0462EF">
                                    <w:t>5.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4298" w:type="dxa"/>
                              <w:gridSpan w:val="7"/>
                            </w:tcPr>
                            <w:p w14:paraId="50106DF2" w14:textId="77777777" w:rsidR="00B404D1" w:rsidRPr="00914F41" w:rsidRDefault="00ED2A8F" w:rsidP="00B404D1">
                              <w:sdt>
                                <w:sdtPr>
                                  <w:id w:val="159666927"/>
                                  <w:placeholder>
                                    <w:docPart w:val="835E5858149D4A959CFC946783C79221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 would Like to Receive</w:t>
                                  </w:r>
                                  <w:r w:rsidR="00B404D1">
                                    <w:t>: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450" w:type="dxa"/>
                              <w:gridSpan w:val="5"/>
                            </w:tcPr>
                            <w:p w14:paraId="2156CCEC" w14:textId="77777777" w:rsidR="00B404D1" w:rsidRDefault="00B404D1" w:rsidP="00B404D1"/>
                          </w:tc>
                          <w:tc>
                            <w:tcPr>
                              <w:tcW w:w="5704" w:type="dxa"/>
                              <w:gridSpan w:val="12"/>
                            </w:tcPr>
                            <w:p w14:paraId="1A00427E" w14:textId="77777777" w:rsidR="00B404D1" w:rsidRDefault="00B404D1" w:rsidP="00B404D1"/>
                          </w:tc>
                        </w:tr>
                        <w:tr w:rsidR="00B404D1" w:rsidRPr="006D582E" w14:paraId="54ED800C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00C0633A" w14:textId="77777777" w:rsidR="00B404D1" w:rsidRPr="006D582E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sdt>
                            <w:sdtPr>
                              <w:id w:val="-1024392063"/>
                              <w:temporary/>
                              <w15:appearance w15:val="hidden"/>
                              <w14:checkbox>
                                <w14:checked w14:val="0"/>
                                <w14:checkedState w14:val="0050" w14:font="Wingdings 2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485" w:type="dxa"/>
                                </w:tcPr>
                                <w:p w14:paraId="6FAB473D" w14:textId="77777777" w:rsidR="00B404D1" w:rsidRPr="006D582E" w:rsidRDefault="00B404D1" w:rsidP="00B404D1">
                                  <w:pPr>
                                    <w:pStyle w:val="Quote"/>
                                  </w:pPr>
                                  <w:r w:rsidRPr="006D582E">
                                    <w:rPr>
                                      <w:rFonts w:ascii="Segoe UI Symbol" w:hAnsi="Segoe UI Symbol" w:cs="Segoe UI Symbol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3813" w:type="dxa"/>
                              <w:gridSpan w:val="6"/>
                            </w:tcPr>
                            <w:p w14:paraId="18D8DE95" w14:textId="77777777" w:rsidR="00B404D1" w:rsidRPr="006D582E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1498993101"/>
                                  <w:placeholder>
                                    <w:docPart w:val="F35FC0EBAEEC40E690340DA60032E344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6D582E">
                                    <w:t>Appointment Reminders</w:t>
                                  </w:r>
                                </w:sdtContent>
                              </w:sdt>
                            </w:p>
                          </w:tc>
                          <w:sdt>
                            <w:sdtPr>
                              <w:id w:val="834190401"/>
                              <w:temporary/>
                              <w15:appearance w15:val="hidden"/>
                              <w14:checkbox>
                                <w14:checked w14:val="0"/>
                                <w14:checkedState w14:val="0050" w14:font="Wingdings 2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450" w:type="dxa"/>
                                  <w:gridSpan w:val="5"/>
                                </w:tcPr>
                                <w:p w14:paraId="52DFBD0A" w14:textId="77777777" w:rsidR="00B404D1" w:rsidRPr="006D582E" w:rsidRDefault="00B404D1" w:rsidP="00B404D1">
                                  <w:pPr>
                                    <w:pStyle w:val="Quote"/>
                                  </w:pPr>
                                  <w:r w:rsidRPr="006D582E">
                                    <w:rPr>
                                      <w:rFonts w:ascii="Segoe UI Symbol" w:hAnsi="Segoe UI Symbol" w:cs="Segoe UI Symbol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5704" w:type="dxa"/>
                              <w:gridSpan w:val="12"/>
                            </w:tcPr>
                            <w:p w14:paraId="6C640A56" w14:textId="77777777" w:rsidR="00B404D1" w:rsidRPr="006D582E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-1565323928"/>
                                  <w:placeholder>
                                    <w:docPart w:val="F467AFD6789346A5938C712208F454CD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6D582E">
                                    <w:t>Information Regarding Billing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77466B72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36564179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sdt>
                            <w:sdtPr>
                              <w:id w:val="1038090348"/>
                              <w:temporary/>
                              <w15:appearance w15:val="hidden"/>
                              <w14:checkbox>
                                <w14:checked w14:val="0"/>
                                <w14:checkedState w14:val="0050" w14:font="Wingdings 2"/>
                                <w14:uncheckedState w14:val="2610" w14:font="MS Gothic"/>
                              </w14:checkbox>
                            </w:sdtPr>
                            <w:sdtEndPr/>
                            <w:sdtContent>
                              <w:tc>
                                <w:tcPr>
                                  <w:tcW w:w="485" w:type="dxa"/>
                                </w:tcPr>
                                <w:p w14:paraId="261A9520" w14:textId="77777777" w:rsidR="00B404D1" w:rsidRDefault="00B404D1" w:rsidP="00B404D1">
                                  <w:pPr>
                                    <w:pStyle w:val="Quote"/>
                                  </w:pPr>
                                  <w:r w:rsidRPr="006F18C8">
                                    <w:rPr>
                                      <w:rFonts w:ascii="MS Gothic" w:eastAsia="MS Gothic" w:hAnsi="MS Gothic" w:hint="eastAsia"/>
                                    </w:rPr>
                                    <w:t>☐</w:t>
                                  </w:r>
                                </w:p>
                              </w:tc>
                            </w:sdtContent>
                          </w:sdt>
                          <w:tc>
                            <w:tcPr>
                              <w:tcW w:w="3813" w:type="dxa"/>
                              <w:gridSpan w:val="6"/>
                            </w:tcPr>
                            <w:p w14:paraId="64D7C21E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-765302667"/>
                                  <w:placeholder>
                                    <w:docPart w:val="FF1B16EF16884F70AA75F5E60DE26632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 xml:space="preserve">Requests for </w:t>
                                  </w:r>
                                  <w:r w:rsidR="00B404D1">
                                    <w:t>Customer</w:t>
                                  </w:r>
                                  <w:r w:rsidR="00B404D1" w:rsidRPr="00914F41">
                                    <w:t xml:space="preserve"> Satisfaction reviews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450" w:type="dxa"/>
                              <w:gridSpan w:val="5"/>
                            </w:tcPr>
                            <w:p w14:paraId="443EDC67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  <w:p w14:paraId="3A9A3DA6" w14:textId="77777777" w:rsidR="00B404D1" w:rsidRPr="00914F4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tc>
                            <w:tcPr>
                              <w:tcW w:w="5704" w:type="dxa"/>
                              <w:gridSpan w:val="12"/>
                            </w:tcPr>
                            <w:p w14:paraId="4A3BE82A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</w:tc>
                        </w:tr>
                        <w:tr w:rsidR="00B404D1" w:rsidRPr="007D3EBE" w14:paraId="48E19148" w14:textId="77777777" w:rsidTr="00CA1EA5">
                          <w:tc>
                            <w:tcPr>
                              <w:tcW w:w="348" w:type="dxa"/>
                              <w:gridSpan w:val="2"/>
                            </w:tcPr>
                            <w:p w14:paraId="6394EC99" w14:textId="77777777" w:rsidR="00B404D1" w:rsidRPr="000462EF" w:rsidRDefault="00ED2A8F" w:rsidP="00B404D1">
                              <w:sdt>
                                <w:sdtPr>
                                  <w:id w:val="-719285466"/>
                                  <w:placeholder>
                                    <w:docPart w:val="57D3140246EC4FBABAC2002B848B12E0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0462EF">
                                    <w:t>6.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4298" w:type="dxa"/>
                              <w:gridSpan w:val="7"/>
                            </w:tcPr>
                            <w:p w14:paraId="634590E8" w14:textId="77777777" w:rsidR="00B404D1" w:rsidRPr="00914F41" w:rsidRDefault="00ED2A8F" w:rsidP="00B404D1">
                              <w:sdt>
                                <w:sdtPr>
                                  <w:id w:val="-1620438437"/>
                                  <w:placeholder>
                                    <w:docPart w:val="EEEE5B158DF64F6C8D17117D329F6090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Contact Information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450" w:type="dxa"/>
                              <w:gridSpan w:val="5"/>
                            </w:tcPr>
                            <w:p w14:paraId="7ED500A0" w14:textId="77777777" w:rsidR="00B404D1" w:rsidRDefault="00B404D1" w:rsidP="00B404D1"/>
                          </w:tc>
                          <w:tc>
                            <w:tcPr>
                              <w:tcW w:w="5704" w:type="dxa"/>
                              <w:gridSpan w:val="12"/>
                            </w:tcPr>
                            <w:p w14:paraId="4C85ECFD" w14:textId="77777777" w:rsidR="00B404D1" w:rsidRDefault="00B404D1" w:rsidP="00B404D1"/>
                          </w:tc>
                        </w:tr>
                        <w:tr w:rsidR="00B404D1" w:rsidRPr="007D3EBE" w14:paraId="7C3C9CAB" w14:textId="77777777" w:rsidTr="00CA1EA5">
                          <w:trPr>
                            <w:trHeight w:val="281"/>
                          </w:trPr>
                          <w:tc>
                            <w:tcPr>
                              <w:tcW w:w="348" w:type="dxa"/>
                              <w:gridSpan w:val="2"/>
                            </w:tcPr>
                            <w:p w14:paraId="108F5C2A" w14:textId="77777777" w:rsidR="00B404D1" w:rsidRPr="00914F4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tc>
                            <w:tcPr>
                              <w:tcW w:w="4298" w:type="dxa"/>
                              <w:gridSpan w:val="7"/>
                            </w:tcPr>
                            <w:tbl>
                              <w:tblPr>
                                <w:tblW w:w="5000" w:type="pct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600" w:firstRow="0" w:lastRow="0" w:firstColumn="0" w:lastColumn="0" w:noHBand="1" w:noVBand="1"/>
                              </w:tblPr>
                              <w:tblGrid>
                                <w:gridCol w:w="1618"/>
                                <w:gridCol w:w="2828"/>
                              </w:tblGrid>
                              <w:tr w:rsidR="00B404D1" w14:paraId="41D8B6CB" w14:textId="77777777" w:rsidTr="00CA1EA5">
                                <w:tc>
                                  <w:tcPr>
                                    <w:tcW w:w="1701" w:type="dxa"/>
                                    <w:tcBorders>
                                      <w:right w:val="single" w:sz="4" w:space="0" w:color="D9D9D9" w:themeColor="background1" w:themeShade="D9"/>
                                    </w:tcBorders>
                                  </w:tcPr>
                                  <w:p w14:paraId="66CF6509" w14:textId="77777777" w:rsidR="00B404D1" w:rsidRPr="00914F41" w:rsidRDefault="00ED2A8F" w:rsidP="00B404D1">
                                    <w:pPr>
                                      <w:pStyle w:val="Quote"/>
                                      <w:rPr>
                                        <w:szCs w:val="18"/>
                                      </w:rPr>
                                    </w:pPr>
                                    <w:sdt>
                                      <w:sdtPr>
                                        <w:id w:val="421534398"/>
                                        <w:placeholder>
                                          <w:docPart w:val="2A05D5923A194E5B9496373C65EEB13D"/>
                                        </w:placeholder>
                                        <w:temporary/>
                                        <w:showingPlcHdr/>
                                        <w15:appearance w15:val="hidden"/>
                                      </w:sdtPr>
                                      <w:sdtEndPr/>
                                      <w:sdtContent>
                                        <w:r w:rsidR="00B404D1">
                                          <w:rPr>
                                            <w:szCs w:val="18"/>
                                          </w:rPr>
                                          <w:t>My Email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2973" w:type="dxa"/>
                                    <w:tcBorders>
                                      <w:top w:val="single" w:sz="4" w:space="0" w:color="D9D9D9" w:themeColor="background1" w:themeShade="D9"/>
                                      <w:left w:val="single" w:sz="4" w:space="0" w:color="D9D9D9" w:themeColor="background1" w:themeShade="D9"/>
                                      <w:bottom w:val="single" w:sz="4" w:space="0" w:color="D9D9D9" w:themeColor="background1" w:themeShade="D9"/>
                                      <w:right w:val="single" w:sz="4" w:space="0" w:color="D9D9D9" w:themeColor="background1" w:themeShade="D9"/>
                                    </w:tcBorders>
                                    <w:shd w:val="clear" w:color="auto" w:fill="FFFFFF" w:themeFill="background1"/>
                                  </w:tcPr>
                                  <w:p w14:paraId="3D6409CC" w14:textId="77777777" w:rsidR="00B404D1" w:rsidRDefault="00B404D1" w:rsidP="00B404D1">
                                    <w:pPr>
                                      <w:pStyle w:val="Quote"/>
                                    </w:pPr>
                                  </w:p>
                                </w:tc>
                              </w:tr>
                            </w:tbl>
                            <w:p w14:paraId="31E961DD" w14:textId="77777777" w:rsidR="00B404D1" w:rsidRPr="00914F4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tc>
                            <w:tcPr>
                              <w:tcW w:w="450" w:type="dxa"/>
                              <w:gridSpan w:val="5"/>
                            </w:tcPr>
                            <w:p w14:paraId="615C2623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</w:tc>
                          <w:tc>
                            <w:tcPr>
                              <w:tcW w:w="1850" w:type="dxa"/>
                              <w:gridSpan w:val="3"/>
                              <w:tcBorders>
                                <w:right w:val="single" w:sz="4" w:space="0" w:color="D9D9D9" w:themeColor="background1" w:themeShade="D9"/>
                              </w:tcBorders>
                            </w:tcPr>
                            <w:p w14:paraId="272FF82A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1926378767"/>
                                  <w:placeholder>
                                    <w:docPart w:val="6D8F9B41B82B474D9F8C641EE4FE1702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rPr>
                                      <w:szCs w:val="18"/>
                                    </w:rPr>
                                    <w:t>My Phone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3854" w:type="dxa"/>
                              <w:gridSpan w:val="9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765028DD" w14:textId="77777777" w:rsidR="00B404D1" w:rsidRDefault="00B404D1" w:rsidP="00B404D1">
                              <w:pPr>
                                <w:pStyle w:val="Quote"/>
                              </w:pPr>
                            </w:p>
                          </w:tc>
                        </w:tr>
                        <w:tr w:rsidR="00B404D1" w:rsidRPr="007D3EBE" w14:paraId="48B3F630" w14:textId="77777777" w:rsidTr="00CA1EA5">
                          <w:trPr>
                            <w:trHeight w:val="2016"/>
                          </w:trPr>
                          <w:tc>
                            <w:tcPr>
                              <w:tcW w:w="10800" w:type="dxa"/>
                              <w:gridSpan w:val="26"/>
                              <w:vAlign w:val="center"/>
                            </w:tcPr>
                            <w:p w14:paraId="3C534C06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671765289"/>
                                  <w:placeholder>
                                    <w:docPart w:val="FA73F34751174655A828BDFB0732DF31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rPr>
                                      <w:rStyle w:val="Strong"/>
                                      <w:b w:val="0"/>
                                    </w:rPr>
                                    <w:t>I can withdraw my consent to electronic communications</w:t>
                                  </w:r>
                                  <w:r w:rsidR="00B404D1">
                                    <w:rPr>
                                      <w:rStyle w:val="Strong"/>
                                      <w:b w:val="0"/>
                                    </w:rPr>
                                    <w:t xml:space="preserve"> </w:t>
                                  </w:r>
                                  <w:r w:rsidR="00B404D1" w:rsidRPr="00914F41">
                                    <w:rPr>
                                      <w:rStyle w:val="Strong"/>
                                      <w:b w:val="0"/>
                                    </w:rPr>
                                    <w:t>by calling</w:t>
                                  </w:r>
                                  <w:r w:rsidR="00B404D1">
                                    <w:rPr>
                                      <w:rStyle w:val="Strong"/>
                                      <w:b w:val="0"/>
                                    </w:rPr>
                                    <w:t xml:space="preserve"> / emailing</w:t>
                                  </w:r>
                                  <w:r w:rsidR="00B404D1" w:rsidRPr="00914F41">
                                    <w:rPr>
                                      <w:rStyle w:val="Strong"/>
                                      <w:b w:val="0"/>
                                    </w:rPr>
                                    <w:t>:</w:t>
                                  </w:r>
                                </w:sdtContent>
                              </w:sdt>
                            </w:p>
                            <w:p w14:paraId="62985E6A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1607696841"/>
                                  <w:placeholder>
                                    <w:docPart w:val="82EF74ECBDF64F99AEA30447DE5A95C4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t>INSERT OFFICE NAME</w:t>
                                  </w:r>
                                </w:sdtContent>
                              </w:sdt>
                            </w:p>
                            <w:p w14:paraId="0A6AF95A" w14:textId="77777777" w:rsidR="00B404D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-2031397789"/>
                                  <w:placeholder>
                                    <w:docPart w:val="E2555794FDE04285B7B25217646F6ACE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 xml:space="preserve">INSERT </w:t>
                                  </w:r>
                                  <w:r w:rsidR="00B404D1" w:rsidRPr="00914F41">
                                    <w:t>PHONE NUMBE</w:t>
                                  </w:r>
                                  <w:r w:rsidR="00B404D1">
                                    <w:t>R</w:t>
                                  </w:r>
                                </w:sdtContent>
                              </w:sdt>
                            </w:p>
                            <w:p w14:paraId="44ECBA4D" w14:textId="77777777" w:rsidR="00B404D1" w:rsidRPr="00914F41" w:rsidRDefault="00ED2A8F" w:rsidP="00B404D1">
                              <w:pPr>
                                <w:pStyle w:val="Quote"/>
                              </w:pPr>
                              <w:sdt>
                                <w:sdtPr>
                                  <w:id w:val="2070989510"/>
                                  <w:placeholder>
                                    <w:docPart w:val="EB4A320626FB4770BF07E7C12BE20CD4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 xml:space="preserve">INSERT </w:t>
                                  </w:r>
                                  <w:r w:rsidR="00B404D1" w:rsidRPr="00914F41">
                                    <w:t>OFFICE EMAIL ADDRESS</w:t>
                                  </w:r>
                                </w:sdtContent>
                              </w:sdt>
                            </w:p>
                          </w:tc>
                        </w:tr>
                        <w:tr w:rsidR="00B404D1" w:rsidRPr="007D3EBE" w14:paraId="5996CA54" w14:textId="77777777" w:rsidTr="00CA1EA5">
                          <w:tc>
                            <w:tcPr>
                              <w:tcW w:w="1843" w:type="dxa"/>
                              <w:gridSpan w:val="4"/>
                            </w:tcPr>
                            <w:p w14:paraId="3AF85D97" w14:textId="77777777" w:rsidR="00B404D1" w:rsidRPr="00883427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835" w:type="dxa"/>
                              <w:gridSpan w:val="6"/>
                              <w:tcBorders>
                                <w:bottom w:val="single" w:sz="4" w:space="0" w:color="D9D9D9" w:themeColor="background1" w:themeShade="D9"/>
                              </w:tcBorders>
                            </w:tcPr>
                            <w:p w14:paraId="652B2EA3" w14:textId="77777777" w:rsidR="00B404D1" w:rsidRPr="00883427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38" w:type="dxa"/>
                            </w:tcPr>
                            <w:p w14:paraId="44A919AD" w14:textId="77777777" w:rsidR="00B404D1" w:rsidRPr="00883427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3621" w:type="dxa"/>
                              <w:gridSpan w:val="12"/>
                            </w:tcPr>
                            <w:p w14:paraId="264AE25B" w14:textId="77777777" w:rsidR="00B404D1" w:rsidRPr="00883427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363" w:type="dxa"/>
                              <w:gridSpan w:val="3"/>
                            </w:tcPr>
                            <w:p w14:paraId="21DA951A" w14:textId="77777777" w:rsidR="00B404D1" w:rsidRPr="00883427" w:rsidRDefault="00B404D1" w:rsidP="00B404D1">
                              <w:pPr>
                                <w:pStyle w:val="Header"/>
                              </w:pPr>
                            </w:p>
                          </w:tc>
                        </w:tr>
                        <w:tr w:rsidR="00B404D1" w:rsidRPr="007D3EBE" w14:paraId="5FCA3ACA" w14:textId="77777777" w:rsidTr="00CA1EA5">
                          <w:tc>
                            <w:tcPr>
                              <w:tcW w:w="1843" w:type="dxa"/>
                              <w:gridSpan w:val="4"/>
                              <w:tcBorders>
                                <w:right w:val="single" w:sz="4" w:space="0" w:color="D9D9D9" w:themeColor="background1" w:themeShade="D9"/>
                              </w:tcBorders>
                            </w:tcPr>
                            <w:p w14:paraId="08DCE816" w14:textId="77777777" w:rsidR="00B404D1" w:rsidRPr="00914F41" w:rsidRDefault="00ED2A8F" w:rsidP="00B404D1">
                              <w:sdt>
                                <w:sdtPr>
                                  <w:id w:val="2061593645"/>
                                  <w:placeholder>
                                    <w:docPart w:val="89A666D27F084F3EB597E8DCBF22FEB5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>
                                    <w:t xml:space="preserve">7. </w:t>
                                  </w:r>
                                  <w:r w:rsidR="00B404D1" w:rsidRPr="00914F41">
                                    <w:t>Signature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835" w:type="dxa"/>
                              <w:gridSpan w:val="6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bottom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1DC0593A" w14:textId="77777777" w:rsidR="00B404D1" w:rsidRPr="00883427" w:rsidRDefault="00B404D1" w:rsidP="00B404D1"/>
                          </w:tc>
                          <w:tc>
                            <w:tcPr>
                              <w:tcW w:w="138" w:type="dxa"/>
                              <w:tcBorders>
                                <w:left w:val="single" w:sz="4" w:space="0" w:color="D9D9D9" w:themeColor="background1" w:themeShade="D9"/>
                              </w:tcBorders>
                            </w:tcPr>
                            <w:p w14:paraId="772BD99D" w14:textId="77777777" w:rsidR="00B404D1" w:rsidRPr="00883427" w:rsidRDefault="00B404D1" w:rsidP="00B404D1"/>
                          </w:tc>
                          <w:tc>
                            <w:tcPr>
                              <w:tcW w:w="2186" w:type="dxa"/>
                              <w:gridSpan w:val="7"/>
                              <w:tcBorders>
                                <w:right w:val="single" w:sz="4" w:space="0" w:color="D9D9D9" w:themeColor="background1" w:themeShade="D9"/>
                              </w:tcBorders>
                              <w:shd w:val="clear" w:color="auto" w:fill="auto"/>
                            </w:tcPr>
                            <w:p w14:paraId="68484A2D" w14:textId="77777777" w:rsidR="00B404D1" w:rsidRPr="00883427" w:rsidRDefault="00ED2A8F" w:rsidP="00B404D1">
                              <w:sdt>
                                <w:sdtPr>
                                  <w:id w:val="1094986870"/>
                                  <w:placeholder>
                                    <w:docPart w:val="A1485BC0275548B4A3814241BC365472"/>
                                  </w:placeholder>
                                  <w:temporary/>
                                  <w:showingPlcHdr/>
                                  <w15:appearance w15:val="hidden"/>
                                </w:sdtPr>
                                <w:sdtEndPr/>
                                <w:sdtContent>
                                  <w:r w:rsidR="00B404D1" w:rsidRPr="00914F41">
                                    <w:rPr>
                                      <w:sz w:val="18"/>
                                      <w:szCs w:val="18"/>
                                    </w:rPr>
                                    <w:t>Date of Signature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1078" w:type="dxa"/>
                              <w:gridSpan w:val="3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3852A126" w14:textId="77777777" w:rsidR="00B404D1" w:rsidRPr="00883427" w:rsidRDefault="00B404D1" w:rsidP="00B404D1"/>
                          </w:tc>
                          <w:tc>
                            <w:tcPr>
                              <w:tcW w:w="200" w:type="dxa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auto"/>
                            </w:tcPr>
                            <w:p w14:paraId="54FD11DC" w14:textId="77777777" w:rsidR="00B404D1" w:rsidRPr="00883427" w:rsidRDefault="00B404D1" w:rsidP="00B404D1"/>
                          </w:tc>
                          <w:tc>
                            <w:tcPr>
                              <w:tcW w:w="1078" w:type="dxa"/>
                              <w:gridSpan w:val="2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0BA303B6" w14:textId="77777777" w:rsidR="00B404D1" w:rsidRPr="00883427" w:rsidRDefault="00B404D1" w:rsidP="00B404D1"/>
                          </w:tc>
                          <w:tc>
                            <w:tcPr>
                              <w:tcW w:w="270" w:type="dxa"/>
                              <w:tcBorders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auto"/>
                            </w:tcPr>
                            <w:p w14:paraId="07D207FB" w14:textId="77777777" w:rsidR="00B404D1" w:rsidRPr="00883427" w:rsidRDefault="00B404D1" w:rsidP="00B404D1"/>
                          </w:tc>
                          <w:tc>
                            <w:tcPr>
                              <w:tcW w:w="1172" w:type="dxa"/>
                              <w:tcBorders>
                                <w:top w:val="single" w:sz="4" w:space="0" w:color="D9D9D9" w:themeColor="background1" w:themeShade="D9"/>
                                <w:left w:val="single" w:sz="4" w:space="0" w:color="D9D9D9" w:themeColor="background1" w:themeShade="D9"/>
                                <w:right w:val="single" w:sz="4" w:space="0" w:color="D9D9D9" w:themeColor="background1" w:themeShade="D9"/>
                              </w:tcBorders>
                              <w:shd w:val="clear" w:color="auto" w:fill="FFFFFF" w:themeFill="background1"/>
                            </w:tcPr>
                            <w:p w14:paraId="1F88D7C4" w14:textId="77777777" w:rsidR="00B404D1" w:rsidRPr="00883427" w:rsidRDefault="00B404D1" w:rsidP="00B404D1"/>
                          </w:tc>
                        </w:tr>
                        <w:tr w:rsidR="00B404D1" w:rsidRPr="00483F63" w14:paraId="5D560947" w14:textId="77777777" w:rsidTr="00CA1EA5">
                          <w:trPr>
                            <w:trHeight w:val="70"/>
                          </w:trPr>
                          <w:tc>
                            <w:tcPr>
                              <w:tcW w:w="1843" w:type="dxa"/>
                              <w:gridSpan w:val="4"/>
                            </w:tcPr>
                            <w:p w14:paraId="6C3E4740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835" w:type="dxa"/>
                              <w:gridSpan w:val="6"/>
                            </w:tcPr>
                            <w:p w14:paraId="2C40435C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38" w:type="dxa"/>
                            </w:tcPr>
                            <w:p w14:paraId="3864E37C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2186" w:type="dxa"/>
                              <w:gridSpan w:val="7"/>
                            </w:tcPr>
                            <w:p w14:paraId="1177D554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078" w:type="dxa"/>
                              <w:gridSpan w:val="3"/>
                            </w:tcPr>
                            <w:sdt>
                              <w:sdtPr>
                                <w:id w:val="-955718909"/>
                                <w:placeholder>
                                  <w:docPart w:val="C00E4F95239A4F37879BBFE7305E2FC9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3D3FC3B8" w14:textId="77777777" w:rsidR="00B404D1" w:rsidRPr="00483F63" w:rsidRDefault="00B404D1" w:rsidP="00B404D1">
                                  <w:pPr>
                                    <w:pStyle w:val="Header"/>
                                  </w:pPr>
                                  <w:r w:rsidRPr="00483F63">
                                    <w:t>MM</w:t>
                                  </w:r>
                                </w:p>
                              </w:sdtContent>
                            </w:sdt>
                          </w:tc>
                          <w:tc>
                            <w:tcPr>
                              <w:tcW w:w="200" w:type="dxa"/>
                            </w:tcPr>
                            <w:p w14:paraId="52443944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078" w:type="dxa"/>
                              <w:gridSpan w:val="2"/>
                            </w:tcPr>
                            <w:sdt>
                              <w:sdtPr>
                                <w:id w:val="-341548225"/>
                                <w:placeholder>
                                  <w:docPart w:val="FE7C66176FDF4224954C0C96FBF12217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1E55D43A" w14:textId="77777777" w:rsidR="00B404D1" w:rsidRPr="00483F63" w:rsidRDefault="00B404D1" w:rsidP="00B404D1">
                                  <w:pPr>
                                    <w:pStyle w:val="Header"/>
                                  </w:pPr>
                                  <w:r w:rsidRPr="00483F63">
                                    <w:t>DD</w:t>
                                  </w:r>
                                </w:p>
                              </w:sdtContent>
                            </w:sdt>
                          </w:tc>
                          <w:tc>
                            <w:tcPr>
                              <w:tcW w:w="270" w:type="dxa"/>
                            </w:tcPr>
                            <w:p w14:paraId="5DBB6579" w14:textId="77777777" w:rsidR="00B404D1" w:rsidRPr="00483F63" w:rsidRDefault="00B404D1" w:rsidP="00B404D1">
                              <w:pPr>
                                <w:pStyle w:val="Header"/>
                              </w:pPr>
                            </w:p>
                          </w:tc>
                          <w:tc>
                            <w:tcPr>
                              <w:tcW w:w="1172" w:type="dxa"/>
                            </w:tcPr>
                            <w:sdt>
                              <w:sdtPr>
                                <w:id w:val="-3981827"/>
                                <w:placeholder>
                                  <w:docPart w:val="9B7784C8C337498396D30878E2E65545"/>
                                </w:placeholder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7930B9D5" w14:textId="77777777" w:rsidR="00B404D1" w:rsidRPr="00483F63" w:rsidRDefault="00B404D1" w:rsidP="00B404D1">
                                  <w:pPr>
                                    <w:pStyle w:val="Header"/>
                                  </w:pPr>
                                  <w:r w:rsidRPr="00483F63">
                                    <w:t>YY</w:t>
                                  </w:r>
                                </w:p>
                              </w:sdtContent>
                            </w:sdt>
                          </w:tc>
                        </w:tr>
                      </w:tbl>
                      <w:p w14:paraId="48AECE05" w14:textId="77777777" w:rsidR="00B404D1" w:rsidRPr="007D3EBE" w:rsidRDefault="00B404D1" w:rsidP="00B404D1"/>
                      <w:p w14:paraId="2B3EF7EA" w14:textId="77777777" w:rsidR="00B404D1" w:rsidRDefault="00B404D1" w:rsidP="00B404D1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" o:spid="_x0000_s1028" style="position:absolute;left:69246;top:571;width:3245;height:3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" fillcolor="#548dd4 [1951]" stroked="f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" o:spid="_x0000_s1029" type="#_x0000_t75" style="position:absolute;width:72891;height:12585;visibility:visible;mso-wrap-style:square" coordsize="7289165,1258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" path="m,l6889003,r400162,400162l7289165,1258570,,1258570,,xe">
                  <v:imagedata r:id="rId11" o:title=""/>
                  <v:formulas/>
                  <v:path o:extrusionok="t" o:connecttype="custom" o:connectlocs="0,0;6889003,0;7289165,400162;7289165,1258570;0,1258570;0,0" o:connectangles="0,0,0,0,0,0"/>
                </v:shape>
                <v:oval id="Oval 36" o:spid="_x0000_s1030" style="position:absolute;left:2095;top:3333;width:6444;height:6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" fillcolor="white [3212]" stroked="f" strokeweight="1pt">
                  <v:fill opacity="15677f"/>
                </v:oval>
                <v:shape id="Graphic 8" o:spid="_x0000_s1031" alt="Icon Email" style="position:absolute;left:3524;top:4572;width:3561;height:3600;visibility:visible;mso-wrap-style:square;v-text-anchor:middle" coordsize="885825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" path="m91154,897636r708279,c845847,897584,883444,859944,883444,813530r,-449770c883436,356743,880335,350086,874967,345567l757714,246507r,-172688c757714,36995,727862,7144,691039,7144r-486823,c167392,7144,137541,36995,137541,73819r,169069l15621,345567v-5368,4519,-8470,11176,-8477,18193l7144,813530v,46414,37597,84054,84010,84106xm799338,850011r-708184,c71044,849959,54769,833640,54769,813530r,-404336l326231,601218,133541,748665v-10522,7891,-12654,22816,-4763,33338c136669,792524,151594,794656,162116,786765l366998,629984r66675,47625c441919,683449,452954,683449,461200,677609r66676,-47625l732854,786479v10521,7891,25447,5759,33337,-4762c774082,771195,771950,756270,761429,748379l569119,601218,835819,412623r,401003c835766,833698,819506,849959,799433,850011r-95,xm822484,363665r-64770,45815l757714,308800r64770,54865xm204216,54864r486918,c701655,54864,710184,63393,710184,73914r,368999l447675,628745,185261,442913r,-369094c185314,63372,193769,54916,204216,54864xm137541,409480l70104,361855r67437,-57150l137541,409480xm445294,506444r6096,c464541,506444,475202,495783,475202,482632v,-13151,-10661,-23813,-23812,-23813l445294,458819v-83853,,-151829,-67976,-151829,-151828c293465,223138,361441,155162,445294,155162v83852,,151828,67976,151828,151829l597122,347663v-878,14650,-13466,25815,-28118,24936c555580,371795,544873,361087,544068,347663r,-40672c544424,252283,500364,207644,445656,207288v-54709,-356,-99348,43704,-99704,98412c345596,360409,389656,405047,444365,405403v22310,146,44017,-7245,61603,-20974c525945,420150,571096,432912,606816,412935v23610,-13203,38148,-38222,37931,-65272l644747,306991v,-110155,-89298,-199454,-199453,-199454c335139,107537,245840,196836,245840,306991v,110154,89299,199453,199454,199453xm445294,358140v-28249,,-51149,-22900,-51149,-51149c394145,278742,417045,255842,445294,255842v28249,,51149,22900,51149,51149c496443,335240,473543,358140,445294,358140xe" fillcolor="white [3212]" stroked="f">
                  <v:stroke joinstyle="miter"/>
                  <v:path arrowok="t" o:connecttype="custom" o:connectlocs="36651,360919;321434,360919;355213,327102;355213,146260;351804,138945;304659,99115;304659,29681;277851,2872;82111,2872;55302,29681;55302,97660;6281,138945;2872,146260;2872,327102;36651,360919;321396,341770;36651,341770;22021,327102;22021,164528;131170,241736;53694,301021;51779,314426;65183,316340;147562,253302;174370,272451;185438,272451;212247,253302;294664,316225;308068,314311;306153,300906;228830,241736;336064,165906;336064,327141;321434,341770;330702,146221;304659,164643;304659,124162;82111,22060;277889,22060;285549,29719;285549,178085;180000,252804;74489,178085;74489,29681;82111,22060;55302,164643;28187,145494;55302,122515;179043,203630;181494,203630;191068,194055;181494,184481;179043,184481;117996,123434;179043,62387;240089,123434;240089,139787;228784,149814;218757,139787;218757,123434;179188,83346;139099,122915;178669,163003;203438,154570;243987,166032;259238,139787;259238,123434;179043,43238;98847,123434;179043,203630;179043,144000;158477,123434;179043,102868;199608,123434;179043,144000" o:connectangles="0,0,0,0,0,0,0,0,0,0,0,0,0,0,0,0,0,0,0,0,0,0,0,0,0,0,0,0,0,0,0,0,0,0,0,0,0,0,0,0,0,0,0,0,0,0,0,0,0,0,0,0,0,0,0,0,0,0,0,0,0,0,0,0,0,0,0,0,0,0,0,0,0,0,0"/>
                  <o:lock v:ext="edit" aspectratio="t"/>
                </v:shape>
                <w10:wrap anchorx="margin" anchory="margin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0"/>
        <w:gridCol w:w="2060"/>
      </w:tblGrid>
      <w:tr w:rsidR="009A4EED" w:rsidRPr="005246F6" w14:paraId="0C01CB4F" w14:textId="77777777" w:rsidTr="009A4EED">
        <w:trPr>
          <w:trHeight w:val="1943"/>
        </w:trPr>
        <w:tc>
          <w:tcPr>
            <w:tcW w:w="8730" w:type="dxa"/>
          </w:tcPr>
          <w:p w14:paraId="3B3321EA" w14:textId="300999C4" w:rsidR="009A4EED" w:rsidRPr="005246F6" w:rsidRDefault="009A4EED" w:rsidP="007C5EFB">
            <w:pPr>
              <w:spacing w:before="120"/>
              <w:ind w:left="1065"/>
            </w:pPr>
          </w:p>
          <w:p w14:paraId="33A8D75D" w14:textId="3E9F6FCE" w:rsidR="009A4EED" w:rsidRPr="00E1213C" w:rsidRDefault="00E1213C" w:rsidP="00E1213C">
            <w:pPr>
              <w:pStyle w:val="Subtitle"/>
              <w:spacing w:after="160"/>
              <w:ind w:left="0"/>
              <w:rPr>
                <w:rFonts w:ascii="Cooper Black" w:eastAsiaTheme="minorHAnsi" w:hAnsi="Cooper Black"/>
                <w:color w:val="auto"/>
                <w:sz w:val="40"/>
                <w:szCs w:val="40"/>
              </w:rPr>
            </w:pPr>
            <w:r>
              <w:rPr>
                <w:rFonts w:ascii="Cooper Black" w:hAnsi="Cooper Black"/>
                <w:sz w:val="40"/>
                <w:szCs w:val="40"/>
              </w:rPr>
              <w:t xml:space="preserve">               </w:t>
            </w:r>
            <w:r w:rsidRPr="00E1213C">
              <w:rPr>
                <w:rFonts w:ascii="Cooper Black" w:hAnsi="Cooper Black"/>
                <w:sz w:val="40"/>
                <w:szCs w:val="40"/>
              </w:rPr>
              <w:t>BUSINESS</w:t>
            </w:r>
            <w:r>
              <w:rPr>
                <w:rFonts w:ascii="Cooper Black" w:hAnsi="Cooper Black"/>
                <w:sz w:val="40"/>
                <w:szCs w:val="40"/>
              </w:rPr>
              <w:t xml:space="preserve">  </w:t>
            </w:r>
            <w:r w:rsidRPr="00E1213C">
              <w:rPr>
                <w:rFonts w:ascii="Cooper Black" w:hAnsi="Cooper Black"/>
                <w:sz w:val="40"/>
                <w:szCs w:val="40"/>
              </w:rPr>
              <w:t>AGREEMENT</w:t>
            </w:r>
          </w:p>
        </w:tc>
        <w:tc>
          <w:tcPr>
            <w:tcW w:w="2060" w:type="dxa"/>
          </w:tcPr>
          <w:p w14:paraId="6F5ADDF4" w14:textId="77777777" w:rsidR="009A4EED" w:rsidRPr="005246F6" w:rsidRDefault="009A4EED" w:rsidP="00EF4A85">
            <w:pPr>
              <w:jc w:val="right"/>
            </w:pPr>
            <w:r w:rsidRPr="005246F6">
              <w:rPr>
                <w:noProof/>
              </w:rPr>
              <w:drawing>
                <wp:inline distT="0" distB="0" distL="0" distR="0" wp14:anchorId="4724102C" wp14:editId="403FF079">
                  <wp:extent cx="864870" cy="864870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8" descr="Placeholder Logo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86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7E5F61" w14:textId="77777777" w:rsidR="005C7559" w:rsidRPr="005246F6" w:rsidRDefault="005C7559" w:rsidP="0018521B">
      <w:bookmarkStart w:id="0" w:name="_GoBack"/>
      <w:bookmarkEnd w:id="0"/>
    </w:p>
    <w:sectPr w:rsidR="005C7559" w:rsidRPr="005246F6" w:rsidSect="00112137">
      <w:pgSz w:w="12240" w:h="15840" w:code="1"/>
      <w:pgMar w:top="360" w:right="720" w:bottom="720" w:left="720" w:header="144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8FB74" w14:textId="77777777" w:rsidR="00ED2A8F" w:rsidRDefault="00ED2A8F" w:rsidP="0018521B">
      <w:r>
        <w:separator/>
      </w:r>
    </w:p>
  </w:endnote>
  <w:endnote w:type="continuationSeparator" w:id="0">
    <w:p w14:paraId="552BBAF1" w14:textId="77777777" w:rsidR="00ED2A8F" w:rsidRDefault="00ED2A8F" w:rsidP="0018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2EFE1" w14:textId="77777777" w:rsidR="00ED2A8F" w:rsidRDefault="00ED2A8F" w:rsidP="0018521B">
      <w:r>
        <w:separator/>
      </w:r>
    </w:p>
  </w:footnote>
  <w:footnote w:type="continuationSeparator" w:id="0">
    <w:p w14:paraId="480EB30E" w14:textId="77777777" w:rsidR="00ED2A8F" w:rsidRDefault="00ED2A8F" w:rsidP="00185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BC6C4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7D06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4176A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F61AF2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E0611A"/>
    <w:multiLevelType w:val="hybridMultilevel"/>
    <w:tmpl w:val="2452DC60"/>
    <w:lvl w:ilvl="0" w:tplc="591E4024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Franklin Gothic Heavy" w:hAnsi="Franklin Gothic Heavy" w:hint="default"/>
        <w:b w:val="0"/>
        <w:i w:val="0"/>
        <w:color w:val="1F497D" w:themeColor="text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F04E0"/>
    <w:multiLevelType w:val="multilevel"/>
    <w:tmpl w:val="930471AA"/>
    <w:numStyleLink w:val="NumberedList1"/>
  </w:abstractNum>
  <w:abstractNum w:abstractNumId="6" w15:restartNumberingAfterBreak="0">
    <w:nsid w:val="21770E24"/>
    <w:multiLevelType w:val="multilevel"/>
    <w:tmpl w:val="930471AA"/>
    <w:numStyleLink w:val="NumberedList1"/>
  </w:abstractNum>
  <w:abstractNum w:abstractNumId="7" w15:restartNumberingAfterBreak="0">
    <w:nsid w:val="26D02F0A"/>
    <w:multiLevelType w:val="multilevel"/>
    <w:tmpl w:val="930471AA"/>
    <w:styleLink w:val="NumberedList1"/>
    <w:lvl w:ilvl="0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ascii="Franklin Gothic Heavy" w:hAnsi="Franklin Gothic Heavy" w:hint="default"/>
        <w:color w:val="1F497D" w:themeColor="text2"/>
        <w:sz w:val="28"/>
      </w:rPr>
    </w:lvl>
    <w:lvl w:ilvl="1">
      <w:start w:val="1"/>
      <w:numFmt w:val="lowerLetter"/>
      <w:pStyle w:val="ListNumber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8103566"/>
    <w:multiLevelType w:val="multilevel"/>
    <w:tmpl w:val="1026BD8C"/>
    <w:numStyleLink w:val="NumberedList2"/>
  </w:abstractNum>
  <w:abstractNum w:abstractNumId="9" w15:restartNumberingAfterBreak="0">
    <w:nsid w:val="2CBD03E4"/>
    <w:multiLevelType w:val="multilevel"/>
    <w:tmpl w:val="1026BD8C"/>
    <w:styleLink w:val="NumberedList2"/>
    <w:lvl w:ilvl="0">
      <w:start w:val="1"/>
      <w:numFmt w:val="decimal"/>
      <w:pStyle w:val="ListContinue"/>
      <w:lvlText w:val="%1."/>
      <w:lvlJc w:val="left"/>
      <w:pPr>
        <w:ind w:left="360" w:hanging="360"/>
      </w:pPr>
      <w:rPr>
        <w:rFonts w:ascii="Franklin Gothic Heavy" w:hAnsi="Franklin Gothic Heavy" w:hint="default"/>
        <w:color w:val="1F497D" w:themeColor="text2"/>
        <w:sz w:val="28"/>
      </w:rPr>
    </w:lvl>
    <w:lvl w:ilvl="1">
      <w:start w:val="1"/>
      <w:numFmt w:val="lowerLetter"/>
      <w:pStyle w:val="ListContinue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Continue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A4E46F9"/>
    <w:multiLevelType w:val="hybridMultilevel"/>
    <w:tmpl w:val="ECCC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628BC"/>
    <w:multiLevelType w:val="hybridMultilevel"/>
    <w:tmpl w:val="FED4BA2E"/>
    <w:lvl w:ilvl="0" w:tplc="8BC0ECFA">
      <w:start w:val="1"/>
      <w:numFmt w:val="decimal"/>
      <w:lvlText w:val="%1."/>
      <w:lvlJc w:val="left"/>
      <w:pPr>
        <w:ind w:left="360" w:hanging="360"/>
      </w:pPr>
      <w:rPr>
        <w:rFonts w:ascii="Franklin Gothic Heavy" w:hAnsi="Franklin Gothic Heavy" w:hint="default"/>
        <w:b w:val="0"/>
        <w:i w:val="0"/>
        <w:color w:val="1F497D" w:themeColor="text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6A4856"/>
    <w:multiLevelType w:val="hybridMultilevel"/>
    <w:tmpl w:val="BBA2DE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7C6AFB"/>
    <w:multiLevelType w:val="hybridMultilevel"/>
    <w:tmpl w:val="DC22853E"/>
    <w:lvl w:ilvl="0" w:tplc="1A6AC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8ED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ED9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344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0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1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001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EF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CE2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  <w:num w:numId="11">
    <w:abstractNumId w:val="6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removePersonalInformation/>
  <w:removeDateAndTime/>
  <w:displayBackgroundShap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Q1MLAwMjIAUpYWRko6SsGpxcWZ+XkgBRa1ABTvnOgsAAAA"/>
  </w:docVars>
  <w:rsids>
    <w:rsidRoot w:val="00B404D1"/>
    <w:rsid w:val="000131D5"/>
    <w:rsid w:val="00076677"/>
    <w:rsid w:val="00084384"/>
    <w:rsid w:val="000E076E"/>
    <w:rsid w:val="000F7E5C"/>
    <w:rsid w:val="00112137"/>
    <w:rsid w:val="001549CD"/>
    <w:rsid w:val="00172A4E"/>
    <w:rsid w:val="001757AF"/>
    <w:rsid w:val="0018521B"/>
    <w:rsid w:val="00191764"/>
    <w:rsid w:val="001A0130"/>
    <w:rsid w:val="001A0EEB"/>
    <w:rsid w:val="001B2A40"/>
    <w:rsid w:val="001D39E7"/>
    <w:rsid w:val="001F6623"/>
    <w:rsid w:val="00223897"/>
    <w:rsid w:val="002309AC"/>
    <w:rsid w:val="00251505"/>
    <w:rsid w:val="00251AAB"/>
    <w:rsid w:val="00267116"/>
    <w:rsid w:val="002710C0"/>
    <w:rsid w:val="00274A0C"/>
    <w:rsid w:val="002B2609"/>
    <w:rsid w:val="002F31FA"/>
    <w:rsid w:val="00317ACB"/>
    <w:rsid w:val="003A0009"/>
    <w:rsid w:val="003A0FE2"/>
    <w:rsid w:val="003B1688"/>
    <w:rsid w:val="003C4AE8"/>
    <w:rsid w:val="003D69F4"/>
    <w:rsid w:val="00402433"/>
    <w:rsid w:val="00426E04"/>
    <w:rsid w:val="004A16E3"/>
    <w:rsid w:val="004C08D1"/>
    <w:rsid w:val="004D1DFD"/>
    <w:rsid w:val="005165E1"/>
    <w:rsid w:val="005246F6"/>
    <w:rsid w:val="005A20B8"/>
    <w:rsid w:val="005A329A"/>
    <w:rsid w:val="005C7559"/>
    <w:rsid w:val="005E6FA8"/>
    <w:rsid w:val="005F26AD"/>
    <w:rsid w:val="005F2735"/>
    <w:rsid w:val="00605C29"/>
    <w:rsid w:val="006074A9"/>
    <w:rsid w:val="006374C5"/>
    <w:rsid w:val="0064357E"/>
    <w:rsid w:val="00653E76"/>
    <w:rsid w:val="006662D2"/>
    <w:rsid w:val="006B07B6"/>
    <w:rsid w:val="006B68CC"/>
    <w:rsid w:val="007011B2"/>
    <w:rsid w:val="00704A15"/>
    <w:rsid w:val="00714F2B"/>
    <w:rsid w:val="0071633C"/>
    <w:rsid w:val="0071795D"/>
    <w:rsid w:val="007718C6"/>
    <w:rsid w:val="007851FF"/>
    <w:rsid w:val="00790422"/>
    <w:rsid w:val="00794F48"/>
    <w:rsid w:val="007A74B5"/>
    <w:rsid w:val="007B0AC5"/>
    <w:rsid w:val="007B71B2"/>
    <w:rsid w:val="007C10D6"/>
    <w:rsid w:val="007C5EFB"/>
    <w:rsid w:val="008045C5"/>
    <w:rsid w:val="00823DE4"/>
    <w:rsid w:val="00835F7E"/>
    <w:rsid w:val="00866BB6"/>
    <w:rsid w:val="00867B8C"/>
    <w:rsid w:val="00881E27"/>
    <w:rsid w:val="008C2ABC"/>
    <w:rsid w:val="008D79D4"/>
    <w:rsid w:val="008E2753"/>
    <w:rsid w:val="00910059"/>
    <w:rsid w:val="00924B76"/>
    <w:rsid w:val="00942519"/>
    <w:rsid w:val="00957E4A"/>
    <w:rsid w:val="00970C1B"/>
    <w:rsid w:val="009A4EED"/>
    <w:rsid w:val="009B5A02"/>
    <w:rsid w:val="009E06C8"/>
    <w:rsid w:val="009E70CA"/>
    <w:rsid w:val="009F6587"/>
    <w:rsid w:val="00A248AE"/>
    <w:rsid w:val="00A8337F"/>
    <w:rsid w:val="00A95DD9"/>
    <w:rsid w:val="00AA77A8"/>
    <w:rsid w:val="00AC63E8"/>
    <w:rsid w:val="00AD2A5B"/>
    <w:rsid w:val="00AD2EB5"/>
    <w:rsid w:val="00AE3B9F"/>
    <w:rsid w:val="00AF4030"/>
    <w:rsid w:val="00AF7F60"/>
    <w:rsid w:val="00B00637"/>
    <w:rsid w:val="00B079EA"/>
    <w:rsid w:val="00B404D1"/>
    <w:rsid w:val="00B55ED5"/>
    <w:rsid w:val="00B73103"/>
    <w:rsid w:val="00BA7834"/>
    <w:rsid w:val="00BB1F6F"/>
    <w:rsid w:val="00BD0D52"/>
    <w:rsid w:val="00C1368E"/>
    <w:rsid w:val="00C22F3F"/>
    <w:rsid w:val="00C2468B"/>
    <w:rsid w:val="00C3475D"/>
    <w:rsid w:val="00C516CC"/>
    <w:rsid w:val="00C5506C"/>
    <w:rsid w:val="00C772D9"/>
    <w:rsid w:val="00C94744"/>
    <w:rsid w:val="00CD5B0D"/>
    <w:rsid w:val="00CE4402"/>
    <w:rsid w:val="00CF7D4E"/>
    <w:rsid w:val="00D14168"/>
    <w:rsid w:val="00D24661"/>
    <w:rsid w:val="00D35961"/>
    <w:rsid w:val="00D431FE"/>
    <w:rsid w:val="00D502F1"/>
    <w:rsid w:val="00D70E06"/>
    <w:rsid w:val="00DA7DE7"/>
    <w:rsid w:val="00DB1546"/>
    <w:rsid w:val="00DF4EB6"/>
    <w:rsid w:val="00E1213C"/>
    <w:rsid w:val="00E413DD"/>
    <w:rsid w:val="00E473F7"/>
    <w:rsid w:val="00E474DC"/>
    <w:rsid w:val="00E57079"/>
    <w:rsid w:val="00E84C68"/>
    <w:rsid w:val="00EC7646"/>
    <w:rsid w:val="00ED1436"/>
    <w:rsid w:val="00ED2A8F"/>
    <w:rsid w:val="00EE4B2B"/>
    <w:rsid w:val="00EF4A85"/>
    <w:rsid w:val="00F2036F"/>
    <w:rsid w:val="00F633CE"/>
    <w:rsid w:val="00F707E7"/>
    <w:rsid w:val="00F771D6"/>
    <w:rsid w:val="00FA24D8"/>
    <w:rsid w:val="00FD48AC"/>
    <w:rsid w:val="00FD578A"/>
    <w:rsid w:val="00FD692F"/>
    <w:rsid w:val="00FE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DBF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76" w:lineRule="auto"/>
        <w:ind w:left="3542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8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uiPriority="14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iPriority="16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04D1"/>
    <w:pPr>
      <w:spacing w:before="60" w:after="60" w:line="240" w:lineRule="auto"/>
      <w:ind w:left="0"/>
    </w:pPr>
    <w:rPr>
      <w:color w:val="404040" w:themeColor="text1" w:themeTint="BF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9E7"/>
    <w:pPr>
      <w:spacing w:before="0" w:after="0"/>
      <w:ind w:left="288"/>
      <w:outlineLvl w:val="0"/>
    </w:pPr>
    <w:rPr>
      <w:b/>
      <w:noProof/>
      <w:color w:val="1F497D" w:themeColor="text2"/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8521B"/>
    <w:pPr>
      <w:spacing w:line="720" w:lineRule="exact"/>
      <w:ind w:left="0"/>
      <w:outlineLvl w:val="1"/>
    </w:pPr>
    <w:rPr>
      <w:rFonts w:asciiTheme="majorHAnsi" w:hAnsiTheme="majorHAnsi"/>
      <w:b w:val="0"/>
      <w:sz w:val="7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521B"/>
    <w:pPr>
      <w:keepNext/>
      <w:keepLines/>
      <w:spacing w:before="0" w:after="0"/>
      <w:outlineLvl w:val="2"/>
    </w:pPr>
    <w:rPr>
      <w:rFonts w:eastAsiaTheme="majorEastAsia" w:cstheme="majorBidi"/>
      <w:b/>
      <w:color w:val="1F497D" w:themeColor="text2"/>
      <w:sz w:val="3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57E"/>
    <w:pPr>
      <w:keepNext/>
      <w:keepLines/>
      <w:spacing w:before="240" w:after="0" w:line="600" w:lineRule="exact"/>
      <w:outlineLvl w:val="3"/>
    </w:pPr>
    <w:rPr>
      <w:rFonts w:asciiTheme="majorHAnsi" w:eastAsiaTheme="majorEastAsia" w:hAnsiTheme="majorHAnsi" w:cstheme="majorBidi"/>
      <w:iCs/>
      <w:color w:val="1F497D" w:themeColor="text2"/>
      <w:sz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8"/>
    <w:qFormat/>
    <w:rsid w:val="00E474DC"/>
    <w:pPr>
      <w:spacing w:before="0" w:after="0"/>
    </w:pPr>
    <w:rPr>
      <w:color w:val="auto"/>
    </w:rPr>
  </w:style>
  <w:style w:type="character" w:customStyle="1" w:styleId="HeaderChar">
    <w:name w:val="Header Char"/>
    <w:basedOn w:val="DefaultParagraphFont"/>
    <w:link w:val="Header"/>
    <w:uiPriority w:val="28"/>
    <w:rsid w:val="008C2ABC"/>
  </w:style>
  <w:style w:type="paragraph" w:styleId="Footer">
    <w:name w:val="footer"/>
    <w:basedOn w:val="Normal"/>
    <w:link w:val="FooterChar"/>
    <w:uiPriority w:val="99"/>
    <w:semiHidden/>
    <w:rsid w:val="00E474DC"/>
    <w:pPr>
      <w:spacing w:before="0" w:after="0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C2ABC"/>
  </w:style>
  <w:style w:type="paragraph" w:styleId="NormalWeb">
    <w:name w:val="Normal (Web)"/>
    <w:basedOn w:val="Normal"/>
    <w:uiPriority w:val="99"/>
    <w:semiHidden/>
    <w:unhideWhenUsed/>
    <w:rsid w:val="001A0130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semiHidden/>
    <w:rsid w:val="00E84C68"/>
    <w:pPr>
      <w:numPr>
        <w:numId w:val="2"/>
      </w:numPr>
      <w:spacing w:after="240"/>
    </w:pPr>
    <w:rPr>
      <w:rFonts w:eastAsiaTheme="minorEastAsia" w:cs="Times New Roman"/>
      <w:color w:val="000000" w:themeColor="text1"/>
      <w:sz w:val="28"/>
      <w:szCs w:val="24"/>
      <w:lang w:val="en-ZA"/>
    </w:rPr>
  </w:style>
  <w:style w:type="character" w:styleId="PlaceholderText">
    <w:name w:val="Placeholder Text"/>
    <w:basedOn w:val="DefaultParagraphFont"/>
    <w:uiPriority w:val="99"/>
    <w:semiHidden/>
    <w:rsid w:val="002F31F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D39E7"/>
    <w:rPr>
      <w:b/>
      <w:noProof/>
      <w:color w:val="1F497D" w:themeColor="text2"/>
      <w:sz w:val="30"/>
      <w:szCs w:val="30"/>
    </w:rPr>
  </w:style>
  <w:style w:type="character" w:styleId="SubtleEmphasis">
    <w:name w:val="Subtle Emphasis"/>
    <w:basedOn w:val="DefaultParagraphFont"/>
    <w:uiPriority w:val="19"/>
    <w:semiHidden/>
    <w:rsid w:val="002F31FA"/>
    <w:rPr>
      <w:rFonts w:asciiTheme="minorHAnsi" w:hAnsiTheme="minorHAnsi"/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18521B"/>
    <w:rPr>
      <w:rFonts w:asciiTheme="majorHAnsi" w:hAnsiTheme="majorHAnsi"/>
      <w:noProof/>
      <w:color w:val="1F497D" w:themeColor="text2"/>
      <w:sz w:val="72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18521B"/>
    <w:rPr>
      <w:rFonts w:eastAsiaTheme="majorEastAsia" w:cstheme="majorBidi"/>
      <w:b/>
      <w:color w:val="1F497D" w:themeColor="text2"/>
      <w:sz w:val="30"/>
      <w:szCs w:val="24"/>
    </w:rPr>
  </w:style>
  <w:style w:type="character" w:styleId="Strong">
    <w:name w:val="Strong"/>
    <w:basedOn w:val="DefaultParagraphFont"/>
    <w:uiPriority w:val="31"/>
    <w:rsid w:val="00E84C68"/>
    <w:rPr>
      <w:b/>
      <w:bCs/>
    </w:rPr>
  </w:style>
  <w:style w:type="character" w:styleId="Hyperlink">
    <w:name w:val="Hyperlink"/>
    <w:basedOn w:val="DefaultParagraphFont"/>
    <w:uiPriority w:val="99"/>
    <w:unhideWhenUsed/>
    <w:rsid w:val="005246F6"/>
    <w:rPr>
      <w:color w:val="0096D2" w:themeColor="hyperlink"/>
      <w:u w:val="single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D0D5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34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95DD9"/>
    <w:pPr>
      <w:spacing w:before="0" w:after="0" w:line="560" w:lineRule="exact"/>
      <w:contextualSpacing/>
    </w:pPr>
    <w:rPr>
      <w:rFonts w:asciiTheme="majorHAnsi" w:eastAsiaTheme="majorEastAsia" w:hAnsiTheme="majorHAnsi" w:cstheme="majorBidi"/>
      <w:b/>
      <w:color w:val="FFFFFF" w:themeColor="background1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DD9"/>
    <w:rPr>
      <w:rFonts w:asciiTheme="majorHAnsi" w:eastAsiaTheme="majorEastAsia" w:hAnsiTheme="majorHAnsi" w:cstheme="majorBidi"/>
      <w:b/>
      <w:color w:val="FFFFFF" w:themeColor="background1"/>
      <w:kern w:val="28"/>
      <w:sz w:val="6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DD9"/>
    <w:pPr>
      <w:numPr>
        <w:ilvl w:val="1"/>
      </w:numPr>
      <w:spacing w:before="0" w:after="0" w:line="252" w:lineRule="auto"/>
      <w:ind w:left="3542"/>
    </w:pPr>
    <w:rPr>
      <w:rFonts w:eastAsiaTheme="minorEastAsia"/>
      <w:color w:val="FFFFFF" w:themeColor="background1"/>
    </w:rPr>
  </w:style>
  <w:style w:type="character" w:customStyle="1" w:styleId="SubtitleChar">
    <w:name w:val="Subtitle Char"/>
    <w:basedOn w:val="DefaultParagraphFont"/>
    <w:link w:val="Subtitle"/>
    <w:uiPriority w:val="11"/>
    <w:rsid w:val="00A95DD9"/>
    <w:rPr>
      <w:rFonts w:eastAsiaTheme="minorEastAsia"/>
      <w:color w:val="FFFFFF" w:themeColor="background1"/>
    </w:rPr>
  </w:style>
  <w:style w:type="paragraph" w:customStyle="1" w:styleId="Introduction">
    <w:name w:val="Introduction"/>
    <w:basedOn w:val="Normal"/>
    <w:next w:val="Normal"/>
    <w:link w:val="IntroductionChar"/>
    <w:uiPriority w:val="12"/>
    <w:qFormat/>
    <w:rsid w:val="00924B76"/>
    <w:pPr>
      <w:spacing w:before="0" w:after="600"/>
      <w:ind w:left="288"/>
    </w:pPr>
    <w:rPr>
      <w:color w:val="auto"/>
      <w:sz w:val="30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1D39E7"/>
    <w:pPr>
      <w:spacing w:before="0" w:after="0" w:line="259" w:lineRule="auto"/>
    </w:pPr>
    <w:rPr>
      <w:i/>
      <w:iCs/>
      <w:color w:val="1F497D" w:themeColor="text2"/>
      <w:sz w:val="26"/>
    </w:rPr>
  </w:style>
  <w:style w:type="character" w:customStyle="1" w:styleId="IntroductionChar">
    <w:name w:val="Introduction Char"/>
    <w:basedOn w:val="DefaultParagraphFont"/>
    <w:link w:val="Introduction"/>
    <w:uiPriority w:val="12"/>
    <w:rsid w:val="008C2ABC"/>
    <w:rPr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1D39E7"/>
    <w:rPr>
      <w:i/>
      <w:iCs/>
      <w:color w:val="1F497D" w:themeColor="text2"/>
      <w:sz w:val="26"/>
    </w:rPr>
  </w:style>
  <w:style w:type="paragraph" w:customStyle="1" w:styleId="Quote2">
    <w:name w:val="Quote 2"/>
    <w:basedOn w:val="Normal"/>
    <w:link w:val="Quote2Char"/>
    <w:uiPriority w:val="15"/>
    <w:qFormat/>
    <w:rsid w:val="00EE4B2B"/>
    <w:pPr>
      <w:spacing w:before="240" w:after="0"/>
      <w:ind w:left="144" w:right="144"/>
    </w:pPr>
    <w:rPr>
      <w:rFonts w:asciiTheme="majorHAnsi" w:hAnsiTheme="majorHAnsi"/>
      <w:color w:val="FFFFFF" w:themeColor="background1"/>
      <w:sz w:val="32"/>
    </w:rPr>
  </w:style>
  <w:style w:type="paragraph" w:styleId="ListNumber">
    <w:name w:val="List Number"/>
    <w:basedOn w:val="Normal"/>
    <w:uiPriority w:val="14"/>
    <w:qFormat/>
    <w:rsid w:val="009B5A02"/>
    <w:pPr>
      <w:numPr>
        <w:numId w:val="12"/>
      </w:numPr>
      <w:spacing w:before="0" w:after="240"/>
    </w:pPr>
    <w:rPr>
      <w:color w:val="auto"/>
      <w:sz w:val="28"/>
    </w:rPr>
  </w:style>
  <w:style w:type="character" w:customStyle="1" w:styleId="Quote2Char">
    <w:name w:val="Quote 2 Char"/>
    <w:basedOn w:val="DefaultParagraphFont"/>
    <w:link w:val="Quote2"/>
    <w:uiPriority w:val="15"/>
    <w:rsid w:val="008C2ABC"/>
    <w:rPr>
      <w:rFonts w:asciiTheme="majorHAnsi" w:hAnsiTheme="majorHAnsi"/>
      <w:color w:val="FFFFFF" w:themeColor="background1"/>
      <w:sz w:val="32"/>
    </w:rPr>
  </w:style>
  <w:style w:type="numbering" w:customStyle="1" w:styleId="NumberedList1">
    <w:name w:val="NumberedList1"/>
    <w:uiPriority w:val="99"/>
    <w:rsid w:val="009B5A02"/>
    <w:pPr>
      <w:numPr>
        <w:numId w:val="8"/>
      </w:numPr>
    </w:pPr>
  </w:style>
  <w:style w:type="paragraph" w:styleId="ListContinue">
    <w:name w:val="List Continue"/>
    <w:basedOn w:val="Normal"/>
    <w:uiPriority w:val="16"/>
    <w:qFormat/>
    <w:rsid w:val="00924B76"/>
    <w:pPr>
      <w:numPr>
        <w:numId w:val="14"/>
      </w:numPr>
      <w:spacing w:before="0" w:after="240"/>
    </w:pPr>
    <w:rPr>
      <w:color w:val="auto"/>
    </w:rPr>
  </w:style>
  <w:style w:type="paragraph" w:styleId="ListNumber2">
    <w:name w:val="List Number 2"/>
    <w:basedOn w:val="Normal"/>
    <w:uiPriority w:val="99"/>
    <w:semiHidden/>
    <w:unhideWhenUsed/>
    <w:rsid w:val="009B5A02"/>
    <w:pPr>
      <w:numPr>
        <w:ilvl w:val="1"/>
        <w:numId w:val="12"/>
      </w:numPr>
      <w:spacing w:before="0" w:after="0"/>
      <w:contextualSpacing/>
    </w:pPr>
    <w:rPr>
      <w:color w:val="auto"/>
    </w:rPr>
  </w:style>
  <w:style w:type="paragraph" w:styleId="ListNumber3">
    <w:name w:val="List Number 3"/>
    <w:basedOn w:val="Normal"/>
    <w:uiPriority w:val="99"/>
    <w:semiHidden/>
    <w:unhideWhenUsed/>
    <w:rsid w:val="009B5A02"/>
    <w:pPr>
      <w:numPr>
        <w:ilvl w:val="2"/>
        <w:numId w:val="12"/>
      </w:numPr>
      <w:spacing w:before="0" w:after="0"/>
      <w:contextualSpacing/>
    </w:pPr>
    <w:rPr>
      <w:color w:val="auto"/>
    </w:rPr>
  </w:style>
  <w:style w:type="numbering" w:customStyle="1" w:styleId="NumberedList2">
    <w:name w:val="NumberedList2"/>
    <w:uiPriority w:val="99"/>
    <w:rsid w:val="00924B76"/>
    <w:pPr>
      <w:numPr>
        <w:numId w:val="13"/>
      </w:numPr>
    </w:pPr>
  </w:style>
  <w:style w:type="paragraph" w:customStyle="1" w:styleId="Contacts">
    <w:name w:val="Contacts"/>
    <w:basedOn w:val="Normal"/>
    <w:next w:val="Normal"/>
    <w:link w:val="ContactsChar"/>
    <w:uiPriority w:val="18"/>
    <w:qFormat/>
    <w:rsid w:val="00D70E06"/>
    <w:pPr>
      <w:spacing w:before="0" w:after="0" w:line="259" w:lineRule="auto"/>
    </w:pPr>
    <w:rPr>
      <w:color w:val="auto"/>
    </w:rPr>
  </w:style>
  <w:style w:type="paragraph" w:styleId="ListContinue2">
    <w:name w:val="List Continue 2"/>
    <w:basedOn w:val="Normal"/>
    <w:uiPriority w:val="99"/>
    <w:semiHidden/>
    <w:unhideWhenUsed/>
    <w:rsid w:val="00924B76"/>
    <w:pPr>
      <w:numPr>
        <w:ilvl w:val="1"/>
        <w:numId w:val="14"/>
      </w:numPr>
      <w:spacing w:before="0" w:after="120"/>
      <w:contextualSpacing/>
    </w:pPr>
    <w:rPr>
      <w:color w:val="auto"/>
    </w:rPr>
  </w:style>
  <w:style w:type="paragraph" w:styleId="ListContinue3">
    <w:name w:val="List Continue 3"/>
    <w:basedOn w:val="Normal"/>
    <w:uiPriority w:val="99"/>
    <w:semiHidden/>
    <w:unhideWhenUsed/>
    <w:rsid w:val="00924B76"/>
    <w:pPr>
      <w:numPr>
        <w:ilvl w:val="2"/>
        <w:numId w:val="14"/>
      </w:numPr>
      <w:spacing w:before="0" w:after="120"/>
      <w:contextualSpacing/>
    </w:pPr>
    <w:rPr>
      <w:color w:val="auto"/>
    </w:rPr>
  </w:style>
  <w:style w:type="character" w:customStyle="1" w:styleId="Heading4Char">
    <w:name w:val="Heading 4 Char"/>
    <w:basedOn w:val="DefaultParagraphFont"/>
    <w:link w:val="Heading4"/>
    <w:uiPriority w:val="9"/>
    <w:rsid w:val="0064357E"/>
    <w:rPr>
      <w:rFonts w:asciiTheme="majorHAnsi" w:eastAsiaTheme="majorEastAsia" w:hAnsiTheme="majorHAnsi" w:cstheme="majorBidi"/>
      <w:iCs/>
      <w:color w:val="1F497D" w:themeColor="text2"/>
      <w:sz w:val="60"/>
    </w:rPr>
  </w:style>
  <w:style w:type="character" w:customStyle="1" w:styleId="ContactsChar">
    <w:name w:val="Contacts Char"/>
    <w:basedOn w:val="DefaultParagraphFont"/>
    <w:link w:val="Contacts"/>
    <w:uiPriority w:val="18"/>
    <w:rsid w:val="008C2ABC"/>
  </w:style>
  <w:style w:type="paragraph" w:customStyle="1" w:styleId="CalloutText">
    <w:name w:val="Callout Text"/>
    <w:basedOn w:val="Normal"/>
    <w:next w:val="Normal"/>
    <w:link w:val="CalloutTextChar"/>
    <w:uiPriority w:val="17"/>
    <w:qFormat/>
    <w:rsid w:val="005246F6"/>
    <w:pPr>
      <w:spacing w:before="0" w:after="0" w:line="259" w:lineRule="auto"/>
    </w:pPr>
    <w:rPr>
      <w:i/>
      <w:color w:val="1F497D" w:themeColor="text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8C2ABC"/>
    <w:pPr>
      <w:pBdr>
        <w:top w:val="single" w:sz="4" w:space="10" w:color="F7F5E6" w:themeColor="accent1"/>
        <w:bottom w:val="single" w:sz="4" w:space="10" w:color="F7F5E6" w:themeColor="accent1"/>
      </w:pBdr>
      <w:spacing w:before="360" w:after="360"/>
      <w:ind w:left="864" w:right="864"/>
      <w:jc w:val="center"/>
    </w:pPr>
    <w:rPr>
      <w:i/>
      <w:iCs/>
      <w:color w:val="F7F5E6" w:themeColor="accent1"/>
    </w:rPr>
  </w:style>
  <w:style w:type="character" w:customStyle="1" w:styleId="CalloutTextChar">
    <w:name w:val="Callout Text Char"/>
    <w:basedOn w:val="DefaultParagraphFont"/>
    <w:link w:val="CalloutText"/>
    <w:uiPriority w:val="17"/>
    <w:rsid w:val="005246F6"/>
    <w:rPr>
      <w:i/>
      <w:color w:val="1F497D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C2ABC"/>
    <w:rPr>
      <w:i/>
      <w:iCs/>
      <w:color w:val="F7F5E6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1D39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9E7"/>
    <w:pPr>
      <w:spacing w:before="0" w:after="0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9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9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9E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9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9E7"/>
    <w:rPr>
      <w:rFonts w:ascii="Segoe UI" w:hAnsi="Segoe UI" w:cs="Segoe UI"/>
      <w:sz w:val="18"/>
      <w:szCs w:val="18"/>
    </w:rPr>
  </w:style>
  <w:style w:type="paragraph" w:customStyle="1" w:styleId="Agreement">
    <w:name w:val="Agreement"/>
    <w:basedOn w:val="Normal"/>
    <w:next w:val="Normal"/>
    <w:link w:val="AgreementChar"/>
    <w:uiPriority w:val="30"/>
    <w:qFormat/>
    <w:rsid w:val="00B404D1"/>
    <w:pPr>
      <w:spacing w:after="220"/>
    </w:pPr>
  </w:style>
  <w:style w:type="character" w:customStyle="1" w:styleId="AgreementChar">
    <w:name w:val="Agreement Char"/>
    <w:basedOn w:val="DefaultParagraphFont"/>
    <w:link w:val="Agreement"/>
    <w:uiPriority w:val="30"/>
    <w:rsid w:val="00B404D1"/>
    <w:rPr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Farooq\AppData\Roaming\Microsoft\Templates\Small%20business%20email%20marketing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05BE01A789485CAAA5FE16C10D1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E4F6A-2229-43E4-A802-D671C98E8C9E}"/>
      </w:docPartPr>
      <w:docPartBody>
        <w:p w:rsidR="00CD1C17" w:rsidRDefault="00CF1945" w:rsidP="00CF1945">
          <w:pPr>
            <w:pStyle w:val="B005BE01A789485CAAA5FE16C10D10ED"/>
          </w:pPr>
          <w:r>
            <w:t>1.</w:t>
          </w:r>
        </w:p>
      </w:docPartBody>
    </w:docPart>
    <w:docPart>
      <w:docPartPr>
        <w:name w:val="D420EC95CDDF4BC981664728B83D4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65A1A-282A-42DF-8A5D-CED621305C97}"/>
      </w:docPartPr>
      <w:docPartBody>
        <w:p w:rsidR="00CD1C17" w:rsidRDefault="00CF1945" w:rsidP="00CF1945">
          <w:pPr>
            <w:pStyle w:val="D420EC95CDDF4BC981664728B83D462F"/>
          </w:pPr>
          <w:r w:rsidRPr="000462EF">
            <w:t>Name:</w:t>
          </w:r>
        </w:p>
      </w:docPartBody>
    </w:docPart>
    <w:docPart>
      <w:docPartPr>
        <w:name w:val="E383932456014771BDA8DA93231CA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BFCB8-D7C2-4847-806C-F4DA8B63FDCA}"/>
      </w:docPartPr>
      <w:docPartBody>
        <w:p w:rsidR="00CD1C17" w:rsidRDefault="00CF1945" w:rsidP="00CF1945">
          <w:pPr>
            <w:pStyle w:val="E383932456014771BDA8DA93231CA7D2"/>
          </w:pPr>
          <w:r w:rsidRPr="00F04EAE">
            <w:t>First Name</w:t>
          </w:r>
        </w:p>
      </w:docPartBody>
    </w:docPart>
    <w:docPart>
      <w:docPartPr>
        <w:name w:val="514BFC2168C84187A29607CCCB103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DD6A2-0B0D-4A61-90FB-0D369237C94F}"/>
      </w:docPartPr>
      <w:docPartBody>
        <w:p w:rsidR="00CD1C17" w:rsidRDefault="00CF1945" w:rsidP="00CF1945">
          <w:pPr>
            <w:pStyle w:val="514BFC2168C84187A29607CCCB103888"/>
          </w:pPr>
          <w:r w:rsidRPr="00F04EAE">
            <w:t>Middle Name</w:t>
          </w:r>
        </w:p>
      </w:docPartBody>
    </w:docPart>
    <w:docPart>
      <w:docPartPr>
        <w:name w:val="BA7163D47430411BBE9928C867ACD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29ED9-4EE1-434A-A918-54E8F3C43678}"/>
      </w:docPartPr>
      <w:docPartBody>
        <w:p w:rsidR="00CD1C17" w:rsidRDefault="00CF1945" w:rsidP="00CF1945">
          <w:pPr>
            <w:pStyle w:val="BA7163D47430411BBE9928C867ACDBCD"/>
          </w:pPr>
          <w:r w:rsidRPr="00F04EAE">
            <w:t>Last Name</w:t>
          </w:r>
        </w:p>
      </w:docPartBody>
    </w:docPart>
    <w:docPart>
      <w:docPartPr>
        <w:name w:val="1BD5037A6E3C4E778E396BACEF6C3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21C1A-EAE1-4C80-920A-F938EBFC12B2}"/>
      </w:docPartPr>
      <w:docPartBody>
        <w:p w:rsidR="00CD1C17" w:rsidRDefault="00CF1945" w:rsidP="00CF1945">
          <w:pPr>
            <w:pStyle w:val="1BD5037A6E3C4E778E396BACEF6C3B39"/>
          </w:pPr>
          <w:r>
            <w:t>2.</w:t>
          </w:r>
        </w:p>
      </w:docPartBody>
    </w:docPart>
    <w:docPart>
      <w:docPartPr>
        <w:name w:val="899B423F0FA54364A62B039427146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56A81-3B7F-4D49-A8D2-33876E58F3AE}"/>
      </w:docPartPr>
      <w:docPartBody>
        <w:p w:rsidR="00CD1C17" w:rsidRDefault="00CF1945" w:rsidP="00CF1945">
          <w:pPr>
            <w:pStyle w:val="899B423F0FA54364A62B0394271463CF"/>
          </w:pPr>
          <w:r>
            <w:t>Date of Birth:</w:t>
          </w:r>
        </w:p>
      </w:docPartBody>
    </w:docPart>
    <w:docPart>
      <w:docPartPr>
        <w:name w:val="40D517F3B5F24D52BD31D364F0687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0347E-C442-4E82-8BB4-64EBAE2F6151}"/>
      </w:docPartPr>
      <w:docPartBody>
        <w:p w:rsidR="00CD1C17" w:rsidRDefault="00CF1945" w:rsidP="00CF1945">
          <w:pPr>
            <w:pStyle w:val="40D517F3B5F24D52BD31D364F0687639"/>
          </w:pPr>
          <w:r>
            <w:t>MM</w:t>
          </w:r>
        </w:p>
      </w:docPartBody>
    </w:docPart>
    <w:docPart>
      <w:docPartPr>
        <w:name w:val="40FBE7A9B10E49DB8F0FF7FBA9651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CEB7F-489A-4C1D-8BF5-F52D22BF66FF}"/>
      </w:docPartPr>
      <w:docPartBody>
        <w:p w:rsidR="00CD1C17" w:rsidRDefault="00CF1945" w:rsidP="00CF1945">
          <w:pPr>
            <w:pStyle w:val="40FBE7A9B10E49DB8F0FF7FBA9651881"/>
          </w:pPr>
          <w:r>
            <w:t>DD</w:t>
          </w:r>
        </w:p>
      </w:docPartBody>
    </w:docPart>
    <w:docPart>
      <w:docPartPr>
        <w:name w:val="EA82A0258FCC407C88B7BA6430558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AC488-3870-4D5E-9747-CD42288621EC}"/>
      </w:docPartPr>
      <w:docPartBody>
        <w:p w:rsidR="00CD1C17" w:rsidRDefault="00CF1945" w:rsidP="00CF1945">
          <w:pPr>
            <w:pStyle w:val="EA82A0258FCC407C88B7BA6430558879"/>
          </w:pPr>
          <w:r>
            <w:t>YY</w:t>
          </w:r>
        </w:p>
      </w:docPartBody>
    </w:docPart>
    <w:docPart>
      <w:docPartPr>
        <w:name w:val="90FC842E968F48A2A87074FCD39A9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0E6E6-8BAC-45D6-ADDE-384A85BAC270}"/>
      </w:docPartPr>
      <w:docPartBody>
        <w:p w:rsidR="00CD1C17" w:rsidRDefault="00CF1945" w:rsidP="00CF1945">
          <w:pPr>
            <w:pStyle w:val="90FC842E968F48A2A87074FCD39A90E8"/>
          </w:pPr>
          <w:r>
            <w:t>3.</w:t>
          </w:r>
        </w:p>
      </w:docPartBody>
    </w:docPart>
    <w:docPart>
      <w:docPartPr>
        <w:name w:val="22B60A8C53FF4BB3ADB842A60B670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70A7F-85EA-453A-B2F3-5BB6648C4862}"/>
      </w:docPartPr>
      <w:docPartBody>
        <w:p w:rsidR="00CD1C17" w:rsidRDefault="00CF1945" w:rsidP="00CF1945">
          <w:pPr>
            <w:pStyle w:val="22B60A8C53FF4BB3ADB842A60B670B4A"/>
          </w:pPr>
          <w:r>
            <w:t>Initial Below:</w:t>
          </w:r>
        </w:p>
      </w:docPartBody>
    </w:docPart>
    <w:docPart>
      <w:docPartPr>
        <w:name w:val="AF88C9DB944A49D6A12256F4788E5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CE946-347D-45BD-BCD3-6698492B6E30}"/>
      </w:docPartPr>
      <w:docPartBody>
        <w:p w:rsidR="00CD1C17" w:rsidRDefault="00CF1945" w:rsidP="00CF1945">
          <w:pPr>
            <w:pStyle w:val="AF88C9DB944A49D6A12256F4788E5BA8"/>
          </w:pPr>
          <w:r w:rsidRPr="00914F41">
            <w:t>I DO Agree</w:t>
          </w:r>
        </w:p>
      </w:docPartBody>
    </w:docPart>
    <w:docPart>
      <w:docPartPr>
        <w:name w:val="4FEE19F05F4A450D81379A3D72EE9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AF35F-B819-4DDC-862D-1B53758FAC74}"/>
      </w:docPartPr>
      <w:docPartBody>
        <w:p w:rsidR="00CD1C17" w:rsidRDefault="00CF1945" w:rsidP="00CF1945">
          <w:pPr>
            <w:pStyle w:val="4FEE19F05F4A450D81379A3D72EE9E4A"/>
          </w:pPr>
          <w:r w:rsidRPr="00914F41">
            <w:t>Initial</w:t>
          </w:r>
        </w:p>
      </w:docPartBody>
    </w:docPart>
    <w:docPart>
      <w:docPartPr>
        <w:name w:val="EF4C86317FF2459DBD0FD15727757C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0C16D-9235-4E95-B05A-BB76F7069B35}"/>
      </w:docPartPr>
      <w:docPartBody>
        <w:p w:rsidR="00CD1C17" w:rsidRDefault="00CF1945" w:rsidP="00CF1945">
          <w:pPr>
            <w:pStyle w:val="EF4C86317FF2459DBD0FD15727757C2C"/>
          </w:pPr>
          <w:r w:rsidRPr="00914F41">
            <w:t>I DO NOT Agree</w:t>
          </w:r>
        </w:p>
      </w:docPartBody>
    </w:docPart>
    <w:docPart>
      <w:docPartPr>
        <w:name w:val="FDE27002AFCC420BAB64B4E155D7B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627FD-0BFB-4BDE-816B-BD6BF66DCD4C}"/>
      </w:docPartPr>
      <w:docPartBody>
        <w:p w:rsidR="00CD1C17" w:rsidRDefault="00CF1945" w:rsidP="00CF1945">
          <w:pPr>
            <w:pStyle w:val="FDE27002AFCC420BAB64B4E155D7B030"/>
          </w:pPr>
          <w:r w:rsidRPr="00914F41">
            <w:t>Initial</w:t>
          </w:r>
        </w:p>
      </w:docPartBody>
    </w:docPart>
    <w:docPart>
      <w:docPartPr>
        <w:name w:val="D6CDDC9492304C38A9D2AE0B0B919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A2475-A3EB-4806-B958-8C9A327D7252}"/>
      </w:docPartPr>
      <w:docPartBody>
        <w:p w:rsidR="00CD1C17" w:rsidRDefault="00CF1945" w:rsidP="00CF1945">
          <w:pPr>
            <w:pStyle w:val="D6CDDC9492304C38A9D2AE0B0B919D84"/>
          </w:pPr>
          <w:r w:rsidRPr="00914F41">
            <w:t>That the business may communicate with me electronically at the email address and/or phone number listed below.</w:t>
          </w:r>
        </w:p>
      </w:docPartBody>
    </w:docPart>
    <w:docPart>
      <w:docPartPr>
        <w:name w:val="85694B7958C247B68738F4FE60045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DE8EB-096D-4310-9A51-868E6B8AC2C4}"/>
      </w:docPartPr>
      <w:docPartBody>
        <w:p w:rsidR="00CD1C17" w:rsidRDefault="00CF1945" w:rsidP="00CF1945">
          <w:pPr>
            <w:pStyle w:val="85694B7958C247B68738F4FE600452F1"/>
          </w:pPr>
          <w:r w:rsidRPr="00914F41">
            <w:t>I am aware that there is some level of risk that third parties might be able to read unencrypted emails. I further agree that I am responsible for providing the business any updates to my email address and / or mobile phone number.</w:t>
          </w:r>
        </w:p>
      </w:docPartBody>
    </w:docPart>
    <w:docPart>
      <w:docPartPr>
        <w:name w:val="45AC2B8E6A294F54AAD25A11C759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D7F64-9FF7-4990-A008-2F619E59B427}"/>
      </w:docPartPr>
      <w:docPartBody>
        <w:p w:rsidR="00CD1C17" w:rsidRDefault="00CF1945" w:rsidP="00CF1945">
          <w:pPr>
            <w:pStyle w:val="45AC2B8E6A294F54AAD25A11C759CD6F"/>
          </w:pPr>
          <w:r>
            <w:t>4.</w:t>
          </w:r>
        </w:p>
      </w:docPartBody>
    </w:docPart>
    <w:docPart>
      <w:docPartPr>
        <w:name w:val="17915A70D1BD4620A40FF9BBE1CC9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AE99C-DD52-4F1B-BDED-706D16AEBC2A}"/>
      </w:docPartPr>
      <w:docPartBody>
        <w:p w:rsidR="00CD1C17" w:rsidRDefault="00CF1945" w:rsidP="00CF1945">
          <w:pPr>
            <w:pStyle w:val="17915A70D1BD4620A40FF9BBE1CC97FD"/>
          </w:pPr>
          <w:r>
            <w:t>Most Preferred Method of Communication:</w:t>
          </w:r>
        </w:p>
      </w:docPartBody>
    </w:docPart>
    <w:docPart>
      <w:docPartPr>
        <w:name w:val="45778693F78D4B2C98B08262A3066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2B489-807D-41A9-902B-A840BE31CF2D}"/>
      </w:docPartPr>
      <w:docPartBody>
        <w:p w:rsidR="00CD1C17" w:rsidRDefault="00CF1945" w:rsidP="00CF1945">
          <w:pPr>
            <w:pStyle w:val="45778693F78D4B2C98B08262A3066C98"/>
          </w:pPr>
          <w:r>
            <w:t>Text Message</w:t>
          </w:r>
        </w:p>
      </w:docPartBody>
    </w:docPart>
    <w:docPart>
      <w:docPartPr>
        <w:name w:val="3723D5090CE244AA887D12EAAA7D3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A380F-FFD6-4F9B-8312-87B622A1DCAF}"/>
      </w:docPartPr>
      <w:docPartBody>
        <w:p w:rsidR="00CD1C17" w:rsidRDefault="00CF1945" w:rsidP="00CF1945">
          <w:pPr>
            <w:pStyle w:val="3723D5090CE244AA887D12EAAA7D3BD1"/>
          </w:pPr>
          <w:r>
            <w:t>Email</w:t>
          </w:r>
        </w:p>
      </w:docPartBody>
    </w:docPart>
    <w:docPart>
      <w:docPartPr>
        <w:name w:val="4880D923D8E745C29BA4EC78E50B1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2E898-77F2-4C85-A758-0150738C3B97}"/>
      </w:docPartPr>
      <w:docPartBody>
        <w:p w:rsidR="00CD1C17" w:rsidRDefault="00CF1945" w:rsidP="00CF1945">
          <w:pPr>
            <w:pStyle w:val="4880D923D8E745C29BA4EC78E50B137A"/>
          </w:pPr>
          <w:r w:rsidRPr="000462EF">
            <w:t>5.</w:t>
          </w:r>
        </w:p>
      </w:docPartBody>
    </w:docPart>
    <w:docPart>
      <w:docPartPr>
        <w:name w:val="835E5858149D4A959CFC946783C79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03506-0C6C-47F2-BB4E-ABF8905B5713}"/>
      </w:docPartPr>
      <w:docPartBody>
        <w:p w:rsidR="00CD1C17" w:rsidRDefault="00CF1945" w:rsidP="00CF1945">
          <w:pPr>
            <w:pStyle w:val="835E5858149D4A959CFC946783C79221"/>
          </w:pPr>
          <w:r w:rsidRPr="00914F41">
            <w:t>I would Like to Receive</w:t>
          </w:r>
          <w:r>
            <w:t>:</w:t>
          </w:r>
        </w:p>
      </w:docPartBody>
    </w:docPart>
    <w:docPart>
      <w:docPartPr>
        <w:name w:val="F35FC0EBAEEC40E690340DA60032E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0951B-5425-442E-9F51-C3949EAD67B2}"/>
      </w:docPartPr>
      <w:docPartBody>
        <w:p w:rsidR="00CD1C17" w:rsidRDefault="00CF1945" w:rsidP="00CF1945">
          <w:pPr>
            <w:pStyle w:val="F35FC0EBAEEC40E690340DA60032E344"/>
          </w:pPr>
          <w:r w:rsidRPr="006D582E">
            <w:t>Appointment Reminders</w:t>
          </w:r>
        </w:p>
      </w:docPartBody>
    </w:docPart>
    <w:docPart>
      <w:docPartPr>
        <w:name w:val="F467AFD6789346A5938C712208F45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DFF45-81BB-4552-9357-DA06B5DB4D4D}"/>
      </w:docPartPr>
      <w:docPartBody>
        <w:p w:rsidR="00CD1C17" w:rsidRDefault="00CF1945" w:rsidP="00CF1945">
          <w:pPr>
            <w:pStyle w:val="F467AFD6789346A5938C712208F454CD"/>
          </w:pPr>
          <w:r w:rsidRPr="006D582E">
            <w:t>Information Regarding Billing</w:t>
          </w:r>
        </w:p>
      </w:docPartBody>
    </w:docPart>
    <w:docPart>
      <w:docPartPr>
        <w:name w:val="FF1B16EF16884F70AA75F5E60DE26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393D9-096A-4B5E-8C80-9ACB3A61C577}"/>
      </w:docPartPr>
      <w:docPartBody>
        <w:p w:rsidR="00CD1C17" w:rsidRDefault="00CF1945" w:rsidP="00CF1945">
          <w:pPr>
            <w:pStyle w:val="FF1B16EF16884F70AA75F5E60DE26632"/>
          </w:pPr>
          <w:r w:rsidRPr="00914F41">
            <w:t xml:space="preserve">Requests for </w:t>
          </w:r>
          <w:r>
            <w:t>Customer</w:t>
          </w:r>
          <w:r w:rsidRPr="00914F41">
            <w:t xml:space="preserve"> Satisfaction reviews</w:t>
          </w:r>
        </w:p>
      </w:docPartBody>
    </w:docPart>
    <w:docPart>
      <w:docPartPr>
        <w:name w:val="57D3140246EC4FBABAC2002B848B1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27D09-A181-447A-9888-36EE569078FA}"/>
      </w:docPartPr>
      <w:docPartBody>
        <w:p w:rsidR="00CD1C17" w:rsidRDefault="00CF1945" w:rsidP="00CF1945">
          <w:pPr>
            <w:pStyle w:val="57D3140246EC4FBABAC2002B848B12E0"/>
          </w:pPr>
          <w:r w:rsidRPr="000462EF">
            <w:t>6.</w:t>
          </w:r>
        </w:p>
      </w:docPartBody>
    </w:docPart>
    <w:docPart>
      <w:docPartPr>
        <w:name w:val="EEEE5B158DF64F6C8D17117D329F6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30FFF-FE6E-4E39-A23A-B1AA772DDEA6}"/>
      </w:docPartPr>
      <w:docPartBody>
        <w:p w:rsidR="00CD1C17" w:rsidRDefault="00CF1945" w:rsidP="00CF1945">
          <w:pPr>
            <w:pStyle w:val="EEEE5B158DF64F6C8D17117D329F6090"/>
          </w:pPr>
          <w:r w:rsidRPr="00914F41">
            <w:t>Contact Information</w:t>
          </w:r>
        </w:p>
      </w:docPartBody>
    </w:docPart>
    <w:docPart>
      <w:docPartPr>
        <w:name w:val="2A05D5923A194E5B9496373C65EEB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3B6A4-4013-49E5-9B9A-190DA9003F2B}"/>
      </w:docPartPr>
      <w:docPartBody>
        <w:p w:rsidR="00CD1C17" w:rsidRDefault="00CF1945" w:rsidP="00CF1945">
          <w:pPr>
            <w:pStyle w:val="2A05D5923A194E5B9496373C65EEB13D"/>
          </w:pPr>
          <w:r>
            <w:rPr>
              <w:szCs w:val="18"/>
            </w:rPr>
            <w:t>My Email</w:t>
          </w:r>
        </w:p>
      </w:docPartBody>
    </w:docPart>
    <w:docPart>
      <w:docPartPr>
        <w:name w:val="6D8F9B41B82B474D9F8C641EE4FE1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356A6-4471-43CF-A8B3-6175D56126D7}"/>
      </w:docPartPr>
      <w:docPartBody>
        <w:p w:rsidR="00CD1C17" w:rsidRDefault="00CF1945" w:rsidP="00CF1945">
          <w:pPr>
            <w:pStyle w:val="6D8F9B41B82B474D9F8C641EE4FE1702"/>
          </w:pPr>
          <w:r>
            <w:rPr>
              <w:szCs w:val="18"/>
            </w:rPr>
            <w:t>My Phone</w:t>
          </w:r>
        </w:p>
      </w:docPartBody>
    </w:docPart>
    <w:docPart>
      <w:docPartPr>
        <w:name w:val="FA73F34751174655A828BDFB0732D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A1A15-51AF-4F6B-BFD8-28884B2FD936}"/>
      </w:docPartPr>
      <w:docPartBody>
        <w:p w:rsidR="00CD1C17" w:rsidRDefault="00CF1945" w:rsidP="00CF1945">
          <w:pPr>
            <w:pStyle w:val="FA73F34751174655A828BDFB0732DF31"/>
          </w:pPr>
          <w:r w:rsidRPr="00914F41">
            <w:rPr>
              <w:rStyle w:val="Strong"/>
            </w:rPr>
            <w:t>I can withdraw my consent to electronic communications</w:t>
          </w:r>
          <w:r>
            <w:rPr>
              <w:rStyle w:val="Strong"/>
            </w:rPr>
            <w:t xml:space="preserve"> </w:t>
          </w:r>
          <w:r w:rsidRPr="00914F41">
            <w:rPr>
              <w:rStyle w:val="Strong"/>
            </w:rPr>
            <w:t>by calling</w:t>
          </w:r>
          <w:r>
            <w:rPr>
              <w:rStyle w:val="Strong"/>
            </w:rPr>
            <w:t xml:space="preserve"> / emailing</w:t>
          </w:r>
          <w:r w:rsidRPr="00914F41">
            <w:rPr>
              <w:rStyle w:val="Strong"/>
            </w:rPr>
            <w:t>:</w:t>
          </w:r>
        </w:p>
      </w:docPartBody>
    </w:docPart>
    <w:docPart>
      <w:docPartPr>
        <w:name w:val="82EF74ECBDF64F99AEA30447DE5A9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BBA6F-1C5C-429D-8FDD-A9EE65E012FE}"/>
      </w:docPartPr>
      <w:docPartBody>
        <w:p w:rsidR="00CD1C17" w:rsidRDefault="00CF1945" w:rsidP="00CF1945">
          <w:pPr>
            <w:pStyle w:val="82EF74ECBDF64F99AEA30447DE5A95C4"/>
          </w:pPr>
          <w:r w:rsidRPr="00914F41">
            <w:t>INSERT OFFICE NAME</w:t>
          </w:r>
        </w:p>
      </w:docPartBody>
    </w:docPart>
    <w:docPart>
      <w:docPartPr>
        <w:name w:val="E2555794FDE04285B7B25217646F6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50D3D-477F-4692-916C-C11F21C25FD1}"/>
      </w:docPartPr>
      <w:docPartBody>
        <w:p w:rsidR="00CD1C17" w:rsidRDefault="00CF1945" w:rsidP="00CF1945">
          <w:pPr>
            <w:pStyle w:val="E2555794FDE04285B7B25217646F6ACE"/>
          </w:pPr>
          <w:r>
            <w:t xml:space="preserve">INSERT </w:t>
          </w:r>
          <w:r w:rsidRPr="00914F41">
            <w:t>PHONE NUMBE</w:t>
          </w:r>
          <w:r>
            <w:t>R</w:t>
          </w:r>
        </w:p>
      </w:docPartBody>
    </w:docPart>
    <w:docPart>
      <w:docPartPr>
        <w:name w:val="EB4A320626FB4770BF07E7C12BE20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88B2F-78EC-437A-999C-67B03CD0B0B1}"/>
      </w:docPartPr>
      <w:docPartBody>
        <w:p w:rsidR="00CD1C17" w:rsidRDefault="00CF1945" w:rsidP="00CF1945">
          <w:pPr>
            <w:pStyle w:val="EB4A320626FB4770BF07E7C12BE20CD4"/>
          </w:pPr>
          <w:r>
            <w:t xml:space="preserve">INSERT </w:t>
          </w:r>
          <w:r w:rsidRPr="00914F41">
            <w:t>OFFICE EMAIL ADDRESS</w:t>
          </w:r>
        </w:p>
      </w:docPartBody>
    </w:docPart>
    <w:docPart>
      <w:docPartPr>
        <w:name w:val="89A666D27F084F3EB597E8DCBF22F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26CA6-C889-4D78-809F-85EBA6A08B54}"/>
      </w:docPartPr>
      <w:docPartBody>
        <w:p w:rsidR="00CD1C17" w:rsidRDefault="00CF1945" w:rsidP="00CF1945">
          <w:pPr>
            <w:pStyle w:val="89A666D27F084F3EB597E8DCBF22FEB5"/>
          </w:pPr>
          <w:r>
            <w:t xml:space="preserve">7. </w:t>
          </w:r>
          <w:r w:rsidRPr="00914F41">
            <w:t>Signature</w:t>
          </w:r>
        </w:p>
      </w:docPartBody>
    </w:docPart>
    <w:docPart>
      <w:docPartPr>
        <w:name w:val="A1485BC0275548B4A3814241BC365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6DA48-CA80-4033-AC89-A7FEF3FD01B9}"/>
      </w:docPartPr>
      <w:docPartBody>
        <w:p w:rsidR="00CD1C17" w:rsidRDefault="00CF1945" w:rsidP="00CF1945">
          <w:pPr>
            <w:pStyle w:val="A1485BC0275548B4A3814241BC365472"/>
          </w:pPr>
          <w:r w:rsidRPr="00914F41">
            <w:rPr>
              <w:sz w:val="18"/>
              <w:szCs w:val="18"/>
            </w:rPr>
            <w:t>Date of Signature</w:t>
          </w:r>
        </w:p>
      </w:docPartBody>
    </w:docPart>
    <w:docPart>
      <w:docPartPr>
        <w:name w:val="C00E4F95239A4F37879BBFE7305E2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30688-F266-4C88-97D7-0007CACB052E}"/>
      </w:docPartPr>
      <w:docPartBody>
        <w:p w:rsidR="00CD1C17" w:rsidRDefault="00CF1945" w:rsidP="00CF1945">
          <w:pPr>
            <w:pStyle w:val="C00E4F95239A4F37879BBFE7305E2FC9"/>
          </w:pPr>
          <w:r w:rsidRPr="00483F63">
            <w:t>MM</w:t>
          </w:r>
        </w:p>
      </w:docPartBody>
    </w:docPart>
    <w:docPart>
      <w:docPartPr>
        <w:name w:val="FE7C66176FDF4224954C0C96FBF12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2D622-CC0C-45C4-AB55-2FA6892264C9}"/>
      </w:docPartPr>
      <w:docPartBody>
        <w:p w:rsidR="00CD1C17" w:rsidRDefault="00CF1945" w:rsidP="00CF1945">
          <w:pPr>
            <w:pStyle w:val="FE7C66176FDF4224954C0C96FBF12217"/>
          </w:pPr>
          <w:r w:rsidRPr="00483F63">
            <w:t>DD</w:t>
          </w:r>
        </w:p>
      </w:docPartBody>
    </w:docPart>
    <w:docPart>
      <w:docPartPr>
        <w:name w:val="9B7784C8C337498396D30878E2E65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D1A77-5A9E-4A4D-8129-B912551B3D15}"/>
      </w:docPartPr>
      <w:docPartBody>
        <w:p w:rsidR="00CD1C17" w:rsidRDefault="00CF1945" w:rsidP="00CF1945">
          <w:pPr>
            <w:pStyle w:val="9B7784C8C337498396D30878E2E65545"/>
          </w:pPr>
          <w:r w:rsidRPr="00483F63">
            <w:t>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04E0"/>
    <w:multiLevelType w:val="multilevel"/>
    <w:tmpl w:val="930471AA"/>
    <w:numStyleLink w:val="NumberedList1"/>
  </w:abstractNum>
  <w:abstractNum w:abstractNumId="1" w15:restartNumberingAfterBreak="0">
    <w:nsid w:val="26D02F0A"/>
    <w:multiLevelType w:val="multilevel"/>
    <w:tmpl w:val="930471AA"/>
    <w:styleLink w:val="NumberedList1"/>
    <w:lvl w:ilvl="0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ascii="Franklin Gothic Heavy" w:hAnsi="Franklin Gothic Heavy" w:hint="default"/>
        <w:color w:val="44546A" w:themeColor="text2"/>
        <w:sz w:val="28"/>
      </w:rPr>
    </w:lvl>
    <w:lvl w:ilvl="1">
      <w:start w:val="1"/>
      <w:numFmt w:val="lowerLetter"/>
      <w:pStyle w:val="ListNumber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8103566"/>
    <w:multiLevelType w:val="multilevel"/>
    <w:tmpl w:val="1026BD8C"/>
    <w:numStyleLink w:val="NumberedList2"/>
  </w:abstractNum>
  <w:abstractNum w:abstractNumId="3" w15:restartNumberingAfterBreak="0">
    <w:nsid w:val="2CBD03E4"/>
    <w:multiLevelType w:val="multilevel"/>
    <w:tmpl w:val="1026BD8C"/>
    <w:styleLink w:val="NumberedList2"/>
    <w:lvl w:ilvl="0">
      <w:start w:val="1"/>
      <w:numFmt w:val="decimal"/>
      <w:pStyle w:val="ListContinue"/>
      <w:lvlText w:val="%1."/>
      <w:lvlJc w:val="left"/>
      <w:pPr>
        <w:ind w:left="360" w:hanging="360"/>
      </w:pPr>
      <w:rPr>
        <w:rFonts w:ascii="Franklin Gothic Heavy" w:hAnsi="Franklin Gothic Heavy" w:hint="default"/>
        <w:color w:val="44546A" w:themeColor="text2"/>
        <w:sz w:val="28"/>
      </w:rPr>
    </w:lvl>
    <w:lvl w:ilvl="1">
      <w:start w:val="1"/>
      <w:numFmt w:val="lowerLetter"/>
      <w:pStyle w:val="ListContinue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Continue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945"/>
    <w:rsid w:val="00527A67"/>
    <w:rsid w:val="008B2220"/>
    <w:rsid w:val="00CD1C17"/>
    <w:rsid w:val="00CF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6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after="0" w:line="240" w:lineRule="auto"/>
      <w:outlineLvl w:val="2"/>
    </w:pPr>
    <w:rPr>
      <w:rFonts w:eastAsiaTheme="majorEastAsia" w:cstheme="majorBidi"/>
      <w:b/>
      <w:color w:val="44546A" w:themeColor="text2"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560" w:lineRule="exact"/>
      <w:contextualSpacing/>
    </w:pPr>
    <w:rPr>
      <w:rFonts w:asciiTheme="majorHAnsi" w:eastAsiaTheme="majorEastAsia" w:hAnsiTheme="majorHAnsi" w:cstheme="majorBidi"/>
      <w:b/>
      <w:color w:val="FFFFFF" w:themeColor="background1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color w:val="FFFFFF" w:themeColor="background1"/>
      <w:kern w:val="28"/>
      <w:sz w:val="60"/>
      <w:szCs w:val="56"/>
    </w:rPr>
  </w:style>
  <w:style w:type="paragraph" w:customStyle="1" w:styleId="9AC40CD0B99449BE9A66DB1113FF4FCE">
    <w:name w:val="9AC40CD0B99449BE9A66DB1113FF4FCE"/>
  </w:style>
  <w:style w:type="paragraph" w:customStyle="1" w:styleId="3C3F917BA0D04CE499765A1BAE28BBF8">
    <w:name w:val="3C3F917BA0D04CE499765A1BAE28BBF8"/>
  </w:style>
  <w:style w:type="paragraph" w:customStyle="1" w:styleId="6AEE8D2B1D8B410E9D30E2972D38F99C">
    <w:name w:val="6AEE8D2B1D8B410E9D30E2972D38F99C"/>
  </w:style>
  <w:style w:type="paragraph" w:customStyle="1" w:styleId="AE66336778EA45DF8249AFA0F30FE0B3">
    <w:name w:val="AE66336778EA45DF8249AFA0F30FE0B3"/>
  </w:style>
  <w:style w:type="paragraph" w:customStyle="1" w:styleId="4F23BBD00A904A17B7C800E78F87A5EE">
    <w:name w:val="4F23BBD00A904A17B7C800E78F87A5EE"/>
  </w:style>
  <w:style w:type="paragraph" w:styleId="ListNumber">
    <w:name w:val="List Number"/>
    <w:basedOn w:val="Normal"/>
    <w:uiPriority w:val="14"/>
    <w:qFormat/>
    <w:pPr>
      <w:numPr>
        <w:numId w:val="2"/>
      </w:numPr>
      <w:spacing w:after="240" w:line="240" w:lineRule="auto"/>
    </w:pPr>
    <w:rPr>
      <w:rFonts w:eastAsiaTheme="minorHAnsi"/>
      <w:sz w:val="28"/>
    </w:rPr>
  </w:style>
  <w:style w:type="numbering" w:customStyle="1" w:styleId="NumberedList1">
    <w:name w:val="NumberedList1"/>
    <w:uiPriority w:val="99"/>
    <w:pPr>
      <w:numPr>
        <w:numId w:val="1"/>
      </w:numPr>
    </w:pPr>
  </w:style>
  <w:style w:type="paragraph" w:styleId="ListNumber2">
    <w:name w:val="List Number 2"/>
    <w:basedOn w:val="Normal"/>
    <w:uiPriority w:val="99"/>
    <w:semiHidden/>
    <w:unhideWhenUsed/>
    <w:pPr>
      <w:numPr>
        <w:ilvl w:val="1"/>
        <w:numId w:val="2"/>
      </w:numPr>
      <w:spacing w:after="0" w:line="240" w:lineRule="auto"/>
      <w:contextualSpacing/>
    </w:pPr>
    <w:rPr>
      <w:rFonts w:eastAsiaTheme="minorHAnsi"/>
    </w:rPr>
  </w:style>
  <w:style w:type="paragraph" w:styleId="ListNumber3">
    <w:name w:val="List Number 3"/>
    <w:basedOn w:val="Normal"/>
    <w:uiPriority w:val="99"/>
    <w:semiHidden/>
    <w:unhideWhenUsed/>
    <w:pPr>
      <w:numPr>
        <w:ilvl w:val="2"/>
        <w:numId w:val="2"/>
      </w:numPr>
      <w:spacing w:after="0" w:line="240" w:lineRule="auto"/>
      <w:contextualSpacing/>
    </w:pPr>
    <w:rPr>
      <w:rFonts w:eastAsiaTheme="minorHAnsi"/>
    </w:rPr>
  </w:style>
  <w:style w:type="paragraph" w:customStyle="1" w:styleId="29050D17E86A452B92F0A1FAFBA890B2">
    <w:name w:val="29050D17E86A452B92F0A1FAFBA890B2"/>
  </w:style>
  <w:style w:type="paragraph" w:customStyle="1" w:styleId="EA7555B753AF4121AD29A2CA3B926615">
    <w:name w:val="EA7555B753AF4121AD29A2CA3B926615"/>
  </w:style>
  <w:style w:type="paragraph" w:customStyle="1" w:styleId="91C65DC16B5B4655ADC744B834A4C4CA">
    <w:name w:val="91C65DC16B5B4655ADC744B834A4C4CA"/>
  </w:style>
  <w:style w:type="paragraph" w:customStyle="1" w:styleId="6108A7D4957C4559992ACC536547A8FA">
    <w:name w:val="6108A7D4957C4559992ACC536547A8FA"/>
  </w:style>
  <w:style w:type="paragraph" w:customStyle="1" w:styleId="4AD98D38D22647D4AE51173B122EA628">
    <w:name w:val="4AD98D38D22647D4AE51173B122EA628"/>
  </w:style>
  <w:style w:type="paragraph" w:customStyle="1" w:styleId="336404AAC7034C7498F741780C321CC1">
    <w:name w:val="336404AAC7034C7498F741780C321CC1"/>
  </w:style>
  <w:style w:type="paragraph" w:customStyle="1" w:styleId="EC92968016804CCC9A719347153D1BCB">
    <w:name w:val="EC92968016804CCC9A719347153D1BCB"/>
  </w:style>
  <w:style w:type="paragraph" w:styleId="ListContinue">
    <w:name w:val="List Continue"/>
    <w:basedOn w:val="Normal"/>
    <w:uiPriority w:val="16"/>
    <w:qFormat/>
    <w:pPr>
      <w:numPr>
        <w:numId w:val="4"/>
      </w:numPr>
      <w:spacing w:after="240" w:line="240" w:lineRule="auto"/>
    </w:pPr>
    <w:rPr>
      <w:rFonts w:eastAsiaTheme="minorHAnsi"/>
    </w:rPr>
  </w:style>
  <w:style w:type="numbering" w:customStyle="1" w:styleId="NumberedList2">
    <w:name w:val="NumberedList2"/>
    <w:uiPriority w:val="99"/>
    <w:pPr>
      <w:numPr>
        <w:numId w:val="3"/>
      </w:numPr>
    </w:pPr>
  </w:style>
  <w:style w:type="paragraph" w:styleId="ListContinue2">
    <w:name w:val="List Continue 2"/>
    <w:basedOn w:val="Normal"/>
    <w:uiPriority w:val="99"/>
    <w:semiHidden/>
    <w:unhideWhenUsed/>
    <w:pPr>
      <w:numPr>
        <w:ilvl w:val="1"/>
        <w:numId w:val="4"/>
      </w:numPr>
      <w:spacing w:after="120" w:line="240" w:lineRule="auto"/>
      <w:contextualSpacing/>
    </w:pPr>
    <w:rPr>
      <w:rFonts w:eastAsiaTheme="minorHAnsi"/>
    </w:rPr>
  </w:style>
  <w:style w:type="paragraph" w:styleId="ListContinue3">
    <w:name w:val="List Continue 3"/>
    <w:basedOn w:val="Normal"/>
    <w:uiPriority w:val="99"/>
    <w:semiHidden/>
    <w:unhideWhenUsed/>
    <w:pPr>
      <w:numPr>
        <w:ilvl w:val="2"/>
        <w:numId w:val="4"/>
      </w:numPr>
      <w:spacing w:after="120" w:line="240" w:lineRule="auto"/>
      <w:contextualSpacing/>
    </w:pPr>
    <w:rPr>
      <w:rFonts w:eastAsiaTheme="minorHAnsi"/>
    </w:rPr>
  </w:style>
  <w:style w:type="paragraph" w:customStyle="1" w:styleId="CFEB93B613814F03A979491B6E3C6AAC">
    <w:name w:val="CFEB93B613814F03A979491B6E3C6AAC"/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color w:val="44546A" w:themeColor="text2"/>
      <w:sz w:val="30"/>
      <w:szCs w:val="24"/>
    </w:rPr>
  </w:style>
  <w:style w:type="paragraph" w:customStyle="1" w:styleId="AC5086A68F4F49AC9D267B3A363867B9">
    <w:name w:val="AC5086A68F4F49AC9D267B3A363867B9"/>
  </w:style>
  <w:style w:type="paragraph" w:customStyle="1" w:styleId="EC3A66771E4D44B899053DA93BBCF665">
    <w:name w:val="EC3A66771E4D44B899053DA93BBCF665"/>
  </w:style>
  <w:style w:type="paragraph" w:customStyle="1" w:styleId="E816A55EF1A949E3B51C34C5498BACD9">
    <w:name w:val="E816A55EF1A949E3B51C34C5498BACD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45DACCC640140D683F9E5DFEF5B1ED8">
    <w:name w:val="845DACCC640140D683F9E5DFEF5B1ED8"/>
  </w:style>
  <w:style w:type="paragraph" w:customStyle="1" w:styleId="B8F080969C0F4A3891A6C8A5B8081736">
    <w:name w:val="B8F080969C0F4A3891A6C8A5B8081736"/>
  </w:style>
  <w:style w:type="paragraph" w:customStyle="1" w:styleId="Contacts">
    <w:name w:val="Contacts"/>
    <w:basedOn w:val="Normal"/>
    <w:next w:val="Normal"/>
    <w:link w:val="ContactsChar"/>
    <w:uiPriority w:val="18"/>
    <w:qFormat/>
    <w:pPr>
      <w:spacing w:after="0"/>
    </w:pPr>
    <w:rPr>
      <w:rFonts w:eastAsiaTheme="minorHAnsi"/>
    </w:rPr>
  </w:style>
  <w:style w:type="character" w:customStyle="1" w:styleId="ContactsChar">
    <w:name w:val="Contacts Char"/>
    <w:basedOn w:val="DefaultParagraphFont"/>
    <w:link w:val="Contacts"/>
    <w:uiPriority w:val="18"/>
    <w:rPr>
      <w:rFonts w:eastAsiaTheme="minorHAnsi"/>
    </w:rPr>
  </w:style>
  <w:style w:type="paragraph" w:customStyle="1" w:styleId="3ED0580E6A3A4940B5C0A0EEEA74F6E1">
    <w:name w:val="3ED0580E6A3A4940B5C0A0EEEA74F6E1"/>
  </w:style>
  <w:style w:type="paragraph" w:customStyle="1" w:styleId="9BB268F462314063A0C19244DC3BF29E">
    <w:name w:val="9BB268F462314063A0C19244DC3BF29E"/>
  </w:style>
  <w:style w:type="paragraph" w:customStyle="1" w:styleId="89A45C35F86248A49775DBF77DC7C1B6">
    <w:name w:val="89A45C35F86248A49775DBF77DC7C1B6"/>
  </w:style>
  <w:style w:type="paragraph" w:customStyle="1" w:styleId="F925012B4D714CFAA21E288AC36F27C0">
    <w:name w:val="F925012B4D714CFAA21E288AC36F27C0"/>
  </w:style>
  <w:style w:type="paragraph" w:customStyle="1" w:styleId="CB9495BAFAAE43FA9EE355634C958790">
    <w:name w:val="CB9495BAFAAE43FA9EE355634C958790"/>
  </w:style>
  <w:style w:type="paragraph" w:customStyle="1" w:styleId="B2E0AF321CFD4E22B75B0C9EBA2A31D1">
    <w:name w:val="B2E0AF321CFD4E22B75B0C9EBA2A31D1"/>
  </w:style>
  <w:style w:type="paragraph" w:customStyle="1" w:styleId="AB3BA856F3E540EA8405E9E7B562D549">
    <w:name w:val="AB3BA856F3E540EA8405E9E7B562D549"/>
  </w:style>
  <w:style w:type="paragraph" w:customStyle="1" w:styleId="2CF89689636C4FE8AEE5BD40D3BFAF84">
    <w:name w:val="2CF89689636C4FE8AEE5BD40D3BFAF84"/>
  </w:style>
  <w:style w:type="paragraph" w:customStyle="1" w:styleId="BBE2155A429C49CD9F3C479D7EDB9C38">
    <w:name w:val="BBE2155A429C49CD9F3C479D7EDB9C38"/>
  </w:style>
  <w:style w:type="paragraph" w:customStyle="1" w:styleId="B005BE01A789485CAAA5FE16C10D10ED">
    <w:name w:val="B005BE01A789485CAAA5FE16C10D10ED"/>
    <w:rsid w:val="00CF1945"/>
  </w:style>
  <w:style w:type="paragraph" w:customStyle="1" w:styleId="D420EC95CDDF4BC981664728B83D462F">
    <w:name w:val="D420EC95CDDF4BC981664728B83D462F"/>
    <w:rsid w:val="00CF1945"/>
  </w:style>
  <w:style w:type="paragraph" w:customStyle="1" w:styleId="E383932456014771BDA8DA93231CA7D2">
    <w:name w:val="E383932456014771BDA8DA93231CA7D2"/>
    <w:rsid w:val="00CF1945"/>
  </w:style>
  <w:style w:type="paragraph" w:customStyle="1" w:styleId="514BFC2168C84187A29607CCCB103888">
    <w:name w:val="514BFC2168C84187A29607CCCB103888"/>
    <w:rsid w:val="00CF1945"/>
  </w:style>
  <w:style w:type="paragraph" w:customStyle="1" w:styleId="BA7163D47430411BBE9928C867ACDBCD">
    <w:name w:val="BA7163D47430411BBE9928C867ACDBCD"/>
    <w:rsid w:val="00CF1945"/>
  </w:style>
  <w:style w:type="paragraph" w:customStyle="1" w:styleId="1BD5037A6E3C4E778E396BACEF6C3B39">
    <w:name w:val="1BD5037A6E3C4E778E396BACEF6C3B39"/>
    <w:rsid w:val="00CF1945"/>
  </w:style>
  <w:style w:type="paragraph" w:customStyle="1" w:styleId="899B423F0FA54364A62B0394271463CF">
    <w:name w:val="899B423F0FA54364A62B0394271463CF"/>
    <w:rsid w:val="00CF1945"/>
  </w:style>
  <w:style w:type="paragraph" w:customStyle="1" w:styleId="40D517F3B5F24D52BD31D364F0687639">
    <w:name w:val="40D517F3B5F24D52BD31D364F0687639"/>
    <w:rsid w:val="00CF1945"/>
  </w:style>
  <w:style w:type="paragraph" w:customStyle="1" w:styleId="40FBE7A9B10E49DB8F0FF7FBA9651881">
    <w:name w:val="40FBE7A9B10E49DB8F0FF7FBA9651881"/>
    <w:rsid w:val="00CF1945"/>
  </w:style>
  <w:style w:type="paragraph" w:customStyle="1" w:styleId="EA82A0258FCC407C88B7BA6430558879">
    <w:name w:val="EA82A0258FCC407C88B7BA6430558879"/>
    <w:rsid w:val="00CF1945"/>
  </w:style>
  <w:style w:type="paragraph" w:customStyle="1" w:styleId="90FC842E968F48A2A87074FCD39A90E8">
    <w:name w:val="90FC842E968F48A2A87074FCD39A90E8"/>
    <w:rsid w:val="00CF1945"/>
  </w:style>
  <w:style w:type="paragraph" w:customStyle="1" w:styleId="22B60A8C53FF4BB3ADB842A60B670B4A">
    <w:name w:val="22B60A8C53FF4BB3ADB842A60B670B4A"/>
    <w:rsid w:val="00CF1945"/>
  </w:style>
  <w:style w:type="paragraph" w:customStyle="1" w:styleId="AF88C9DB944A49D6A12256F4788E5BA8">
    <w:name w:val="AF88C9DB944A49D6A12256F4788E5BA8"/>
    <w:rsid w:val="00CF1945"/>
  </w:style>
  <w:style w:type="paragraph" w:customStyle="1" w:styleId="4FEE19F05F4A450D81379A3D72EE9E4A">
    <w:name w:val="4FEE19F05F4A450D81379A3D72EE9E4A"/>
    <w:rsid w:val="00CF1945"/>
  </w:style>
  <w:style w:type="paragraph" w:customStyle="1" w:styleId="EF4C86317FF2459DBD0FD15727757C2C">
    <w:name w:val="EF4C86317FF2459DBD0FD15727757C2C"/>
    <w:rsid w:val="00CF1945"/>
  </w:style>
  <w:style w:type="paragraph" w:customStyle="1" w:styleId="FDE27002AFCC420BAB64B4E155D7B030">
    <w:name w:val="FDE27002AFCC420BAB64B4E155D7B030"/>
    <w:rsid w:val="00CF1945"/>
  </w:style>
  <w:style w:type="paragraph" w:customStyle="1" w:styleId="D6CDDC9492304C38A9D2AE0B0B919D84">
    <w:name w:val="D6CDDC9492304C38A9D2AE0B0B919D84"/>
    <w:rsid w:val="00CF1945"/>
  </w:style>
  <w:style w:type="paragraph" w:customStyle="1" w:styleId="85694B7958C247B68738F4FE600452F1">
    <w:name w:val="85694B7958C247B68738F4FE600452F1"/>
    <w:rsid w:val="00CF1945"/>
  </w:style>
  <w:style w:type="paragraph" w:customStyle="1" w:styleId="45AC2B8E6A294F54AAD25A11C759CD6F">
    <w:name w:val="45AC2B8E6A294F54AAD25A11C759CD6F"/>
    <w:rsid w:val="00CF1945"/>
  </w:style>
  <w:style w:type="paragraph" w:customStyle="1" w:styleId="17915A70D1BD4620A40FF9BBE1CC97FD">
    <w:name w:val="17915A70D1BD4620A40FF9BBE1CC97FD"/>
    <w:rsid w:val="00CF1945"/>
  </w:style>
  <w:style w:type="paragraph" w:customStyle="1" w:styleId="45778693F78D4B2C98B08262A3066C98">
    <w:name w:val="45778693F78D4B2C98B08262A3066C98"/>
    <w:rsid w:val="00CF1945"/>
  </w:style>
  <w:style w:type="paragraph" w:customStyle="1" w:styleId="3723D5090CE244AA887D12EAAA7D3BD1">
    <w:name w:val="3723D5090CE244AA887D12EAAA7D3BD1"/>
    <w:rsid w:val="00CF1945"/>
  </w:style>
  <w:style w:type="paragraph" w:customStyle="1" w:styleId="4880D923D8E745C29BA4EC78E50B137A">
    <w:name w:val="4880D923D8E745C29BA4EC78E50B137A"/>
    <w:rsid w:val="00CF1945"/>
  </w:style>
  <w:style w:type="paragraph" w:customStyle="1" w:styleId="835E5858149D4A959CFC946783C79221">
    <w:name w:val="835E5858149D4A959CFC946783C79221"/>
    <w:rsid w:val="00CF1945"/>
  </w:style>
  <w:style w:type="paragraph" w:customStyle="1" w:styleId="F35FC0EBAEEC40E690340DA60032E344">
    <w:name w:val="F35FC0EBAEEC40E690340DA60032E344"/>
    <w:rsid w:val="00CF1945"/>
  </w:style>
  <w:style w:type="paragraph" w:customStyle="1" w:styleId="F467AFD6789346A5938C712208F454CD">
    <w:name w:val="F467AFD6789346A5938C712208F454CD"/>
    <w:rsid w:val="00CF1945"/>
  </w:style>
  <w:style w:type="paragraph" w:customStyle="1" w:styleId="FF1B16EF16884F70AA75F5E60DE26632">
    <w:name w:val="FF1B16EF16884F70AA75F5E60DE26632"/>
    <w:rsid w:val="00CF1945"/>
  </w:style>
  <w:style w:type="paragraph" w:customStyle="1" w:styleId="57D3140246EC4FBABAC2002B848B12E0">
    <w:name w:val="57D3140246EC4FBABAC2002B848B12E0"/>
    <w:rsid w:val="00CF1945"/>
  </w:style>
  <w:style w:type="paragraph" w:customStyle="1" w:styleId="EEEE5B158DF64F6C8D17117D329F6090">
    <w:name w:val="EEEE5B158DF64F6C8D17117D329F6090"/>
    <w:rsid w:val="00CF1945"/>
  </w:style>
  <w:style w:type="paragraph" w:customStyle="1" w:styleId="2A05D5923A194E5B9496373C65EEB13D">
    <w:name w:val="2A05D5923A194E5B9496373C65EEB13D"/>
    <w:rsid w:val="00CF1945"/>
  </w:style>
  <w:style w:type="paragraph" w:customStyle="1" w:styleId="6D8F9B41B82B474D9F8C641EE4FE1702">
    <w:name w:val="6D8F9B41B82B474D9F8C641EE4FE1702"/>
    <w:rsid w:val="00CF1945"/>
  </w:style>
  <w:style w:type="character" w:styleId="Strong">
    <w:name w:val="Strong"/>
    <w:basedOn w:val="DefaultParagraphFont"/>
    <w:uiPriority w:val="31"/>
    <w:rsid w:val="00CF1945"/>
    <w:rPr>
      <w:b/>
      <w:bCs/>
    </w:rPr>
  </w:style>
  <w:style w:type="paragraph" w:customStyle="1" w:styleId="FA73F34751174655A828BDFB0732DF31">
    <w:name w:val="FA73F34751174655A828BDFB0732DF31"/>
    <w:rsid w:val="00CF1945"/>
  </w:style>
  <w:style w:type="paragraph" w:customStyle="1" w:styleId="82EF74ECBDF64F99AEA30447DE5A95C4">
    <w:name w:val="82EF74ECBDF64F99AEA30447DE5A95C4"/>
    <w:rsid w:val="00CF1945"/>
  </w:style>
  <w:style w:type="paragraph" w:customStyle="1" w:styleId="E2555794FDE04285B7B25217646F6ACE">
    <w:name w:val="E2555794FDE04285B7B25217646F6ACE"/>
    <w:rsid w:val="00CF1945"/>
  </w:style>
  <w:style w:type="paragraph" w:customStyle="1" w:styleId="EB4A320626FB4770BF07E7C12BE20CD4">
    <w:name w:val="EB4A320626FB4770BF07E7C12BE20CD4"/>
    <w:rsid w:val="00CF1945"/>
  </w:style>
  <w:style w:type="paragraph" w:customStyle="1" w:styleId="89A666D27F084F3EB597E8DCBF22FEB5">
    <w:name w:val="89A666D27F084F3EB597E8DCBF22FEB5"/>
    <w:rsid w:val="00CF1945"/>
  </w:style>
  <w:style w:type="paragraph" w:customStyle="1" w:styleId="A1485BC0275548B4A3814241BC365472">
    <w:name w:val="A1485BC0275548B4A3814241BC365472"/>
    <w:rsid w:val="00CF1945"/>
  </w:style>
  <w:style w:type="paragraph" w:customStyle="1" w:styleId="C00E4F95239A4F37879BBFE7305E2FC9">
    <w:name w:val="C00E4F95239A4F37879BBFE7305E2FC9"/>
    <w:rsid w:val="00CF1945"/>
  </w:style>
  <w:style w:type="paragraph" w:customStyle="1" w:styleId="FE7C66176FDF4224954C0C96FBF12217">
    <w:name w:val="FE7C66176FDF4224954C0C96FBF12217"/>
    <w:rsid w:val="00CF1945"/>
  </w:style>
  <w:style w:type="paragraph" w:customStyle="1" w:styleId="9B7784C8C337498396D30878E2E65545">
    <w:name w:val="9B7784C8C337498396D30878E2E65545"/>
    <w:rsid w:val="00CF1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Business Theme to use">
  <a:themeElements>
    <a:clrScheme name="BUS_Activity Based Cost Track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BUS_Activity Based Cost Tracker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5A020-0625-48F1-8C09-FAE2D4EC9C41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9856FABB-BF3F-4D1A-B180-D40483187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2AA66-1808-4E40-AD40-727EC03F60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Small business email marketing template.dotx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2019-10-28T06:49:00Z</dcterms:created>
  <dcterms:modified xsi:type="dcterms:W3CDTF">2019-10-28T06:49:00Z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